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77777777" w:rsidR="00990C82" w:rsidRPr="001864AB" w:rsidRDefault="00990C82" w:rsidP="00990C82">
      <w:pPr>
        <w:jc w:val="center"/>
        <w:rPr>
          <w:b/>
          <w:sz w:val="28"/>
          <w:szCs w:val="28"/>
        </w:rPr>
      </w:pPr>
      <w:r w:rsidRPr="001864AB">
        <w:rPr>
          <w:b/>
          <w:sz w:val="28"/>
          <w:szCs w:val="28"/>
        </w:rPr>
        <w:t xml:space="preserve">RAZPISNA DOKUMENTACIJA ZA ODDAJO JAVNEGA NAROČILA </w:t>
      </w:r>
      <w:r w:rsidR="00EB6859" w:rsidRPr="001864AB">
        <w:rPr>
          <w:b/>
          <w:sz w:val="28"/>
          <w:szCs w:val="28"/>
        </w:rPr>
        <w:t xml:space="preserve">STORITEV </w:t>
      </w:r>
      <w:r w:rsidRPr="001864AB">
        <w:rPr>
          <w:b/>
          <w:sz w:val="28"/>
          <w:szCs w:val="28"/>
        </w:rPr>
        <w:t>PO ODPRTEM POSTOPKU Z OZNAKO</w:t>
      </w:r>
    </w:p>
    <w:p w14:paraId="73705949" w14:textId="77777777" w:rsidR="00E231E1" w:rsidRPr="001864AB" w:rsidRDefault="00E231E1" w:rsidP="00990C82">
      <w:pPr>
        <w:jc w:val="center"/>
        <w:rPr>
          <w:b/>
          <w:sz w:val="28"/>
          <w:szCs w:val="28"/>
        </w:rPr>
      </w:pPr>
    </w:p>
    <w:p w14:paraId="216D8C67" w14:textId="7426A748" w:rsidR="00990C82" w:rsidRPr="001864AB" w:rsidRDefault="00E231E1" w:rsidP="00990C82">
      <w:pPr>
        <w:jc w:val="center"/>
        <w:rPr>
          <w:b/>
          <w:sz w:val="28"/>
          <w:szCs w:val="28"/>
        </w:rPr>
      </w:pPr>
      <w:r w:rsidRPr="001864AB">
        <w:rPr>
          <w:b/>
          <w:sz w:val="28"/>
          <w:szCs w:val="28"/>
        </w:rPr>
        <w:t xml:space="preserve">JN </w:t>
      </w:r>
      <w:r w:rsidR="0024068C">
        <w:rPr>
          <w:b/>
          <w:sz w:val="28"/>
          <w:szCs w:val="28"/>
        </w:rPr>
        <w:t>3</w:t>
      </w:r>
      <w:r w:rsidR="002C1741">
        <w:rPr>
          <w:b/>
          <w:sz w:val="28"/>
          <w:szCs w:val="28"/>
        </w:rPr>
        <w:t>-</w:t>
      </w:r>
      <w:r w:rsidRPr="001864AB">
        <w:rPr>
          <w:b/>
          <w:sz w:val="28"/>
          <w:szCs w:val="28"/>
        </w:rPr>
        <w:t>202</w:t>
      </w:r>
      <w:r w:rsidR="00156C2B">
        <w:rPr>
          <w:b/>
          <w:sz w:val="28"/>
          <w:szCs w:val="28"/>
        </w:rPr>
        <w:t>5</w:t>
      </w:r>
    </w:p>
    <w:p w14:paraId="7B714705" w14:textId="34AF581D" w:rsidR="00E231E1" w:rsidRPr="001864AB" w:rsidRDefault="00D8000E" w:rsidP="00990C82">
      <w:pPr>
        <w:jc w:val="center"/>
        <w:rPr>
          <w:b/>
          <w:sz w:val="28"/>
          <w:szCs w:val="28"/>
        </w:rPr>
      </w:pPr>
      <w:r>
        <w:rPr>
          <w:b/>
          <w:sz w:val="28"/>
          <w:szCs w:val="28"/>
        </w:rPr>
        <w:t>ČIŠČENJE IN VZDRŽEVANJE PARKOVNIH POVRŠIN</w:t>
      </w:r>
    </w:p>
    <w:p w14:paraId="02B0050B" w14:textId="77777777" w:rsidR="00990C82" w:rsidRPr="001864AB" w:rsidRDefault="00990C82" w:rsidP="00152883">
      <w:pPr>
        <w:jc w:val="center"/>
        <w:rPr>
          <w:b/>
          <w:sz w:val="52"/>
          <w:szCs w:val="52"/>
        </w:rPr>
      </w:pP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229E95EB" w:rsidR="00635BA0" w:rsidRPr="001864AB"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16D1E1E3" w14:textId="77777777" w:rsidR="0077559D" w:rsidRPr="001864AB" w:rsidRDefault="0077559D" w:rsidP="006339C5">
      <w:pPr>
        <w:numPr>
          <w:ilvl w:val="0"/>
          <w:numId w:val="4"/>
        </w:numPr>
        <w:ind w:left="426"/>
      </w:pPr>
      <w:r w:rsidRPr="001864AB">
        <w:t>tehnične specifikacije,</w:t>
      </w:r>
    </w:p>
    <w:p w14:paraId="0CD384D4" w14:textId="1976B549" w:rsidR="00635BA0" w:rsidRDefault="00635BA0" w:rsidP="006339C5">
      <w:pPr>
        <w:pStyle w:val="Odstavekseznama"/>
        <w:numPr>
          <w:ilvl w:val="0"/>
          <w:numId w:val="4"/>
        </w:numPr>
        <w:ind w:left="426"/>
      </w:pPr>
      <w:r w:rsidRPr="001864AB">
        <w:t>obrazec »Predračun«,</w:t>
      </w:r>
    </w:p>
    <w:p w14:paraId="7A157A7F" w14:textId="3DEDD69E" w:rsidR="007D6F68" w:rsidRPr="001864AB" w:rsidRDefault="007D6F68" w:rsidP="006339C5">
      <w:pPr>
        <w:pStyle w:val="Odstavekseznama"/>
        <w:numPr>
          <w:ilvl w:val="0"/>
          <w:numId w:val="4"/>
        </w:numPr>
        <w:ind w:left="426"/>
      </w:pPr>
      <w:r>
        <w:t>obrazec »Reference«,</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D624F88" w14:textId="7B91FD5C" w:rsidR="009A005E" w:rsidRPr="001864AB" w:rsidRDefault="0077559D" w:rsidP="002B1FF2">
      <w:pPr>
        <w:pStyle w:val="Odstavekseznama"/>
        <w:numPr>
          <w:ilvl w:val="0"/>
          <w:numId w:val="4"/>
        </w:numPr>
        <w:ind w:left="426"/>
      </w:pPr>
      <w:r w:rsidRPr="001864AB">
        <w:t xml:space="preserve">vzorec </w:t>
      </w:r>
      <w:r w:rsidR="0042034B" w:rsidRPr="003017AB">
        <w:t>pogodbe</w:t>
      </w:r>
      <w:r w:rsidR="0042034B">
        <w:t xml:space="preserve"> o opravljanju storitev čiščenja in vzdrževanja bolnišničnih parkovnih površin</w:t>
      </w:r>
      <w:r w:rsidR="00E231E1" w:rsidRPr="001864AB">
        <w:t>,</w:t>
      </w:r>
    </w:p>
    <w:p w14:paraId="0B22A430" w14:textId="77777777" w:rsidR="00A3278E" w:rsidRDefault="0077559D" w:rsidP="00A3278E">
      <w:pPr>
        <w:pStyle w:val="Odstavekseznama"/>
        <w:numPr>
          <w:ilvl w:val="0"/>
          <w:numId w:val="4"/>
        </w:numPr>
        <w:ind w:left="426"/>
      </w:pPr>
      <w:r w:rsidRPr="001864AB">
        <w:t>vzorec finančnega zavarovanja za dobro izvedbo pogodbenih obveznosti</w:t>
      </w:r>
      <w:r w:rsidR="00A3278E">
        <w:t>,</w:t>
      </w:r>
    </w:p>
    <w:p w14:paraId="36BC9563" w14:textId="4929269A" w:rsidR="00A3278E" w:rsidRPr="00A3278E" w:rsidRDefault="00A3278E" w:rsidP="00A3278E">
      <w:pPr>
        <w:pStyle w:val="Odstavekseznama"/>
        <w:numPr>
          <w:ilvl w:val="0"/>
          <w:numId w:val="4"/>
        </w:numPr>
        <w:ind w:left="426"/>
        <w:rPr>
          <w:rFonts w:cs="Arial"/>
          <w:szCs w:val="20"/>
        </w:rPr>
      </w:pPr>
      <w:r w:rsidRPr="00A3278E">
        <w:rPr>
          <w:rFonts w:cs="Arial"/>
          <w:szCs w:val="20"/>
        </w:rPr>
        <w:t xml:space="preserve">vzorec </w:t>
      </w:r>
      <w:r w:rsidR="00156C2B">
        <w:rPr>
          <w:rFonts w:cs="Arial"/>
          <w:szCs w:val="20"/>
        </w:rPr>
        <w:t>sporazuma</w:t>
      </w:r>
      <w:r w:rsidRPr="00A3278E">
        <w:rPr>
          <w:rFonts w:cs="Arial"/>
          <w:szCs w:val="20"/>
        </w:rPr>
        <w:t xml:space="preserve"> o skupnih ukrepih </w:t>
      </w:r>
      <w:r w:rsidRPr="00A3278E">
        <w:rPr>
          <w:rFonts w:cs="Arial"/>
          <w:bCs/>
          <w:szCs w:val="20"/>
          <w:lang w:eastAsia="zh-CN"/>
        </w:rPr>
        <w:t>zagotavljanj</w:t>
      </w:r>
      <w:r>
        <w:rPr>
          <w:rFonts w:cs="Arial"/>
          <w:bCs/>
          <w:szCs w:val="20"/>
          <w:lang w:eastAsia="zh-CN"/>
        </w:rPr>
        <w:t>u</w:t>
      </w:r>
      <w:r w:rsidRPr="00A3278E">
        <w:rPr>
          <w:rFonts w:cs="Arial"/>
          <w:bCs/>
          <w:szCs w:val="20"/>
          <w:lang w:eastAsia="zh-CN"/>
        </w:rPr>
        <w:t xml:space="preserve"> varnosti in zdravja pri delu</w:t>
      </w:r>
    </w:p>
    <w:p w14:paraId="1FA5D2C4" w14:textId="4B0181FB" w:rsidR="00A3278E" w:rsidRPr="00A3278E" w:rsidRDefault="00A3278E" w:rsidP="00A3278E">
      <w:pPr>
        <w:pStyle w:val="Odstavekseznama"/>
        <w:ind w:left="426"/>
      </w:pPr>
      <w:r w:rsidRPr="00A3278E">
        <w:rPr>
          <w:rFonts w:cs="Arial"/>
          <w:bCs/>
          <w:szCs w:val="20"/>
          <w:lang w:eastAsia="zh-CN"/>
        </w:rPr>
        <w:t>ter varstva pred požarom na skupnem delovišču</w:t>
      </w:r>
      <w:r>
        <w:rPr>
          <w:rFonts w:asciiTheme="minorHAnsi" w:hAnsiTheme="minorHAnsi" w:cstheme="minorHAnsi"/>
          <w:bCs/>
          <w:sz w:val="22"/>
          <w:lang w:eastAsia="zh-CN"/>
        </w:rPr>
        <w:t>.</w:t>
      </w:r>
    </w:p>
    <w:p w14:paraId="439464FC" w14:textId="4106A389" w:rsidR="00A3278E" w:rsidRPr="002E1EB4" w:rsidRDefault="00A3278E" w:rsidP="00A3278E">
      <w:pPr>
        <w:suppressAutoHyphens/>
        <w:jc w:val="left"/>
        <w:rPr>
          <w:rFonts w:asciiTheme="minorHAnsi" w:hAnsiTheme="minorHAnsi" w:cstheme="minorHAnsi"/>
          <w:b/>
          <w:bCs/>
          <w:sz w:val="22"/>
          <w:lang w:eastAsia="zh-CN"/>
        </w:rPr>
      </w:pPr>
    </w:p>
    <w:p w14:paraId="53218463" w14:textId="753EE63A" w:rsidR="00A3278E" w:rsidRPr="001864AB" w:rsidRDefault="00A3278E" w:rsidP="00A3278E">
      <w:pPr>
        <w:jc w:val="left"/>
      </w:pP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5E7B38A3" w14:textId="263A3EBF" w:rsidR="00F33041" w:rsidRPr="001864A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175564181" w:history="1">
        <w:r w:rsidR="00F33041" w:rsidRPr="001864AB">
          <w:rPr>
            <w:rStyle w:val="Hiperpovezava"/>
            <w:noProof/>
            <w:color w:val="auto"/>
          </w:rPr>
          <w:t>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NAROČNIK</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_Toc175564181 \h </w:instrText>
        </w:r>
        <w:r w:rsidR="00F33041" w:rsidRPr="001864AB">
          <w:rPr>
            <w:noProof/>
            <w:webHidden/>
          </w:rPr>
        </w:r>
        <w:r w:rsidR="00F33041" w:rsidRPr="001864AB">
          <w:rPr>
            <w:noProof/>
            <w:webHidden/>
          </w:rPr>
          <w:fldChar w:fldCharType="separate"/>
        </w:r>
        <w:r w:rsidR="002A78F5">
          <w:rPr>
            <w:noProof/>
            <w:webHidden/>
          </w:rPr>
          <w:t>4</w:t>
        </w:r>
        <w:r w:rsidR="00F33041" w:rsidRPr="001864AB">
          <w:rPr>
            <w:noProof/>
            <w:webHidden/>
          </w:rPr>
          <w:fldChar w:fldCharType="end"/>
        </w:r>
      </w:hyperlink>
    </w:p>
    <w:p w14:paraId="3838BD1A" w14:textId="15B7787F" w:rsidR="00F33041" w:rsidRPr="001864AB" w:rsidRDefault="003531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2" w:history="1">
        <w:r w:rsidR="00F33041" w:rsidRPr="001864AB">
          <w:rPr>
            <w:rStyle w:val="Hiperpovezava"/>
            <w:noProof/>
            <w:color w:val="auto"/>
          </w:rPr>
          <w:t>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OZNAKA IN PREDMET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_Toc175564182 \h </w:instrText>
        </w:r>
        <w:r w:rsidR="00F33041" w:rsidRPr="001864AB">
          <w:rPr>
            <w:noProof/>
            <w:webHidden/>
          </w:rPr>
        </w:r>
        <w:r w:rsidR="00F33041" w:rsidRPr="001864AB">
          <w:rPr>
            <w:noProof/>
            <w:webHidden/>
          </w:rPr>
          <w:fldChar w:fldCharType="separate"/>
        </w:r>
        <w:r w:rsidR="002A78F5">
          <w:rPr>
            <w:noProof/>
            <w:webHidden/>
          </w:rPr>
          <w:t>4</w:t>
        </w:r>
        <w:r w:rsidR="00F33041" w:rsidRPr="001864AB">
          <w:rPr>
            <w:noProof/>
            <w:webHidden/>
          </w:rPr>
          <w:fldChar w:fldCharType="end"/>
        </w:r>
      </w:hyperlink>
    </w:p>
    <w:p w14:paraId="73BB59E5" w14:textId="35FB29B9" w:rsidR="00F33041" w:rsidRPr="001864AB" w:rsidRDefault="003531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3" w:history="1">
        <w:r w:rsidR="00F33041" w:rsidRPr="001864AB">
          <w:rPr>
            <w:rStyle w:val="Hiperpovezava"/>
            <w:noProof/>
            <w:color w:val="auto"/>
          </w:rPr>
          <w:t>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NAČIN ODDAJE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_Toc175564183 \h </w:instrText>
        </w:r>
        <w:r w:rsidR="00F33041" w:rsidRPr="001864AB">
          <w:rPr>
            <w:noProof/>
            <w:webHidden/>
          </w:rPr>
        </w:r>
        <w:r w:rsidR="00F33041" w:rsidRPr="001864AB">
          <w:rPr>
            <w:noProof/>
            <w:webHidden/>
          </w:rPr>
          <w:fldChar w:fldCharType="separate"/>
        </w:r>
        <w:r w:rsidR="002A78F5">
          <w:rPr>
            <w:noProof/>
            <w:webHidden/>
          </w:rPr>
          <w:t>4</w:t>
        </w:r>
        <w:r w:rsidR="00F33041" w:rsidRPr="001864AB">
          <w:rPr>
            <w:noProof/>
            <w:webHidden/>
          </w:rPr>
          <w:fldChar w:fldCharType="end"/>
        </w:r>
      </w:hyperlink>
    </w:p>
    <w:p w14:paraId="7574A305" w14:textId="6383C823" w:rsidR="00F33041" w:rsidRPr="001864AB" w:rsidRDefault="003531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4" w:history="1">
        <w:r w:rsidR="00F33041" w:rsidRPr="001864AB">
          <w:rPr>
            <w:rStyle w:val="Hiperpovezava"/>
            <w:noProof/>
            <w:color w:val="auto"/>
          </w:rPr>
          <w:t>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ROK IN NAČIN PREDLOŽITVE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_Toc175564184 \h </w:instrText>
        </w:r>
        <w:r w:rsidR="00F33041" w:rsidRPr="001864AB">
          <w:rPr>
            <w:noProof/>
            <w:webHidden/>
          </w:rPr>
        </w:r>
        <w:r w:rsidR="00F33041" w:rsidRPr="001864AB">
          <w:rPr>
            <w:noProof/>
            <w:webHidden/>
          </w:rPr>
          <w:fldChar w:fldCharType="separate"/>
        </w:r>
        <w:r w:rsidR="002A78F5">
          <w:rPr>
            <w:noProof/>
            <w:webHidden/>
          </w:rPr>
          <w:t>4</w:t>
        </w:r>
        <w:r w:rsidR="00F33041" w:rsidRPr="001864AB">
          <w:rPr>
            <w:noProof/>
            <w:webHidden/>
          </w:rPr>
          <w:fldChar w:fldCharType="end"/>
        </w:r>
      </w:hyperlink>
    </w:p>
    <w:p w14:paraId="169EE856" w14:textId="4592D730" w:rsidR="00F33041" w:rsidRPr="001864AB" w:rsidRDefault="003531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5" w:history="1">
        <w:r w:rsidR="00F33041" w:rsidRPr="001864AB">
          <w:rPr>
            <w:rStyle w:val="Hiperpovezava"/>
            <w:noProof/>
            <w:color w:val="auto"/>
          </w:rPr>
          <w:t>5.</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ČAS IN KRAJ ODPIRANJA PONUDB</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_Toc175564185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6943E5E9" w14:textId="5E93F19E" w:rsidR="00F33041" w:rsidRPr="001864AB" w:rsidRDefault="003531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6" w:history="1">
        <w:r w:rsidR="00F33041" w:rsidRPr="001864AB">
          <w:rPr>
            <w:rStyle w:val="Hiperpovezava"/>
            <w:noProof/>
            <w:color w:val="auto"/>
          </w:rPr>
          <w:t>6.</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PRAVNA PODLAGA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_Toc175564186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6CD7FE19" w14:textId="2E6BAEF8" w:rsidR="00F33041" w:rsidRPr="001864AB" w:rsidRDefault="003531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7" w:history="1">
        <w:r w:rsidR="00F33041" w:rsidRPr="001864AB">
          <w:rPr>
            <w:rStyle w:val="Hiperpovezava"/>
            <w:noProof/>
            <w:color w:val="auto"/>
          </w:rPr>
          <w:t>7.</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TEMELJNA PRAVILA ZA DOSTOP, 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_Toc175564187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353BF8D9" w14:textId="2CA15991" w:rsidR="00F33041" w:rsidRPr="001864AB" w:rsidRDefault="003531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8" w:history="1">
        <w:r w:rsidR="00F33041" w:rsidRPr="001864AB">
          <w:rPr>
            <w:rStyle w:val="Hiperpovezava"/>
            <w:noProof/>
            <w:color w:val="auto"/>
          </w:rPr>
          <w:t>7.1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Dostop do razpisne dokumentacije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_Toc175564188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58C668BC" w14:textId="2762D1C4" w:rsidR="00F33041" w:rsidRPr="001864AB" w:rsidRDefault="003531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9" w:history="1">
        <w:r w:rsidR="00F33041" w:rsidRPr="001864AB">
          <w:rPr>
            <w:rStyle w:val="Hiperpovezava"/>
            <w:noProof/>
            <w:color w:val="auto"/>
          </w:rPr>
          <w:t>7.2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_Toc175564189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4EACCE36" w14:textId="0D178D2C" w:rsidR="00F33041" w:rsidRPr="001864AB" w:rsidRDefault="003531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0" w:history="1">
        <w:r w:rsidR="00F33041" w:rsidRPr="001864AB">
          <w:rPr>
            <w:rStyle w:val="Hiperpovezava"/>
            <w:noProof/>
            <w:color w:val="auto"/>
          </w:rPr>
          <w:t>8.</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UGOTAVLJANJE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_Toc175564190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566FC642" w14:textId="2D1B660E" w:rsidR="00F33041" w:rsidRPr="001864AB" w:rsidRDefault="003531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1" w:history="1">
        <w:r w:rsidR="00F33041" w:rsidRPr="001864AB">
          <w:rPr>
            <w:rStyle w:val="Hiperpovezava"/>
            <w:noProof/>
            <w:color w:val="auto"/>
          </w:rPr>
          <w:t>8.1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Ugotavljanje sposobnosti za sodelovanje v postopku oddaje javnega naročila in dokazila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_Toc175564191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1915A73F" w14:textId="661C189D"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2" w:history="1">
        <w:r w:rsidR="00F33041" w:rsidRPr="001864AB">
          <w:rPr>
            <w:rStyle w:val="Hiperpovezava"/>
            <w:noProof/>
            <w:color w:val="auto"/>
          </w:rPr>
          <w:t>8.1.1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Razlogi za izključitev</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_Toc175564192 \h </w:instrText>
        </w:r>
        <w:r w:rsidR="00F33041" w:rsidRPr="001864AB">
          <w:rPr>
            <w:noProof/>
            <w:webHidden/>
          </w:rPr>
        </w:r>
        <w:r w:rsidR="00F33041" w:rsidRPr="001864AB">
          <w:rPr>
            <w:noProof/>
            <w:webHidden/>
          </w:rPr>
          <w:fldChar w:fldCharType="separate"/>
        </w:r>
        <w:r w:rsidR="002A78F5">
          <w:rPr>
            <w:noProof/>
            <w:webHidden/>
          </w:rPr>
          <w:t>6</w:t>
        </w:r>
        <w:r w:rsidR="00F33041" w:rsidRPr="001864AB">
          <w:rPr>
            <w:noProof/>
            <w:webHidden/>
          </w:rPr>
          <w:fldChar w:fldCharType="end"/>
        </w:r>
      </w:hyperlink>
    </w:p>
    <w:p w14:paraId="6EBDEA7C" w14:textId="317183C5"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3" w:history="1">
        <w:r w:rsidR="00F33041" w:rsidRPr="001864AB">
          <w:rPr>
            <w:rStyle w:val="Hiperpovezava"/>
            <w:rFonts w:cs="Arial"/>
            <w:noProof/>
            <w:color w:val="auto"/>
          </w:rPr>
          <w:t>8.1.2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ustreznosti za opravljanje poklicne dejavnosti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_Toc175564193 \h </w:instrText>
        </w:r>
        <w:r w:rsidR="00F33041" w:rsidRPr="001864AB">
          <w:rPr>
            <w:noProof/>
            <w:webHidden/>
          </w:rPr>
        </w:r>
        <w:r w:rsidR="00F33041" w:rsidRPr="001864AB">
          <w:rPr>
            <w:noProof/>
            <w:webHidden/>
          </w:rPr>
          <w:fldChar w:fldCharType="separate"/>
        </w:r>
        <w:r w:rsidR="002A78F5">
          <w:rPr>
            <w:noProof/>
            <w:webHidden/>
          </w:rPr>
          <w:t>7</w:t>
        </w:r>
        <w:r w:rsidR="00F33041" w:rsidRPr="001864AB">
          <w:rPr>
            <w:noProof/>
            <w:webHidden/>
          </w:rPr>
          <w:fldChar w:fldCharType="end"/>
        </w:r>
      </w:hyperlink>
    </w:p>
    <w:p w14:paraId="06D985A5" w14:textId="1E721C7A"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4" w:history="1">
        <w:r w:rsidR="00F33041" w:rsidRPr="001864AB">
          <w:rPr>
            <w:rStyle w:val="Hiperpovezava"/>
            <w:noProof/>
            <w:color w:val="auto"/>
          </w:rPr>
          <w:t>8.1.3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ekonomskega in finančnega položaja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_Toc175564194 \h </w:instrText>
        </w:r>
        <w:r w:rsidR="00F33041" w:rsidRPr="001864AB">
          <w:rPr>
            <w:noProof/>
            <w:webHidden/>
          </w:rPr>
        </w:r>
        <w:r w:rsidR="00F33041" w:rsidRPr="001864AB">
          <w:rPr>
            <w:noProof/>
            <w:webHidden/>
          </w:rPr>
          <w:fldChar w:fldCharType="separate"/>
        </w:r>
        <w:r w:rsidR="002A78F5">
          <w:rPr>
            <w:noProof/>
            <w:webHidden/>
          </w:rPr>
          <w:t>8</w:t>
        </w:r>
        <w:r w:rsidR="00F33041" w:rsidRPr="001864AB">
          <w:rPr>
            <w:noProof/>
            <w:webHidden/>
          </w:rPr>
          <w:fldChar w:fldCharType="end"/>
        </w:r>
      </w:hyperlink>
    </w:p>
    <w:p w14:paraId="61E8C250" w14:textId="1993878B"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5" w:history="1">
        <w:r w:rsidR="00F33041" w:rsidRPr="001864AB">
          <w:rPr>
            <w:rStyle w:val="Hiperpovezava"/>
            <w:noProof/>
            <w:color w:val="auto"/>
          </w:rPr>
          <w:t>8.1.4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tehnične in strokovne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_Toc175564195 \h </w:instrText>
        </w:r>
        <w:r w:rsidR="00F33041" w:rsidRPr="001864AB">
          <w:rPr>
            <w:noProof/>
            <w:webHidden/>
          </w:rPr>
        </w:r>
        <w:r w:rsidR="00F33041" w:rsidRPr="001864AB">
          <w:rPr>
            <w:noProof/>
            <w:webHidden/>
          </w:rPr>
          <w:fldChar w:fldCharType="separate"/>
        </w:r>
        <w:r w:rsidR="002A78F5">
          <w:rPr>
            <w:noProof/>
            <w:webHidden/>
          </w:rPr>
          <w:t>8</w:t>
        </w:r>
        <w:r w:rsidR="00F33041" w:rsidRPr="001864AB">
          <w:rPr>
            <w:noProof/>
            <w:webHidden/>
          </w:rPr>
          <w:fldChar w:fldCharType="end"/>
        </w:r>
      </w:hyperlink>
    </w:p>
    <w:p w14:paraId="397359D2" w14:textId="28C1EDF1"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6" w:history="1">
        <w:r w:rsidR="00F33041" w:rsidRPr="001864AB">
          <w:rPr>
            <w:rStyle w:val="Hiperpovezava"/>
            <w:noProof/>
            <w:color w:val="auto"/>
          </w:rPr>
          <w:t>8.1.5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Kadrovski pogoji oziroma sposobnost</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_Toc175564196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19499034" w14:textId="3CE03FA0" w:rsidR="00F33041" w:rsidRPr="001864AB" w:rsidRDefault="003531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7" w:history="1">
        <w:r w:rsidR="00F33041" w:rsidRPr="001864AB">
          <w:rPr>
            <w:rStyle w:val="Hiperpovezava"/>
            <w:noProof/>
            <w:color w:val="auto"/>
          </w:rPr>
          <w:t>9.</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MERILA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_Toc175564197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362DD63C" w14:textId="4A0038D5" w:rsidR="00F33041" w:rsidRPr="001864AB" w:rsidRDefault="003531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198" w:history="1">
        <w:r w:rsidR="00F33041" w:rsidRPr="001864AB">
          <w:rPr>
            <w:rStyle w:val="Hiperpovezava"/>
            <w:noProof/>
            <w:color w:val="auto"/>
          </w:rPr>
          <w:t>10.</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_Toc175564198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1780903E" w14:textId="2DFAB4EA" w:rsidR="00F33041" w:rsidRPr="001864AB" w:rsidRDefault="003531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9" w:history="1">
        <w:r w:rsidR="00F33041" w:rsidRPr="001864AB">
          <w:rPr>
            <w:rStyle w:val="Hiperpovezava"/>
            <w:noProof/>
            <w:color w:val="auto"/>
          </w:rPr>
          <w:t>10.1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Ponudbena dokumentacija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_Toc175564199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3A2A6933" w14:textId="10BFBE0A" w:rsidR="00F33041" w:rsidRPr="001864AB" w:rsidRDefault="003531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0" w:history="1">
        <w:r w:rsidR="00F33041" w:rsidRPr="001864AB">
          <w:rPr>
            <w:rStyle w:val="Hiperpovezava"/>
            <w:noProof/>
            <w:color w:val="auto"/>
          </w:rPr>
          <w:t>10.2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Sestavljanje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_Toc175564200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081298BB" w14:textId="035E502F"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1" w:history="1">
        <w:r w:rsidR="00F33041" w:rsidRPr="001864AB">
          <w:rPr>
            <w:rStyle w:val="Hiperpovezava"/>
            <w:noProof/>
            <w:color w:val="auto"/>
          </w:rPr>
          <w:t>10.2.1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Dokazila o izpolnjevanju zahtev iz tehničnih specifikacij</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_Toc175564201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4C79F12F" w14:textId="546B36BB"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2" w:history="1">
        <w:r w:rsidR="00F33041" w:rsidRPr="001864AB">
          <w:rPr>
            <w:rStyle w:val="Hiperpovezava"/>
            <w:noProof/>
            <w:color w:val="auto"/>
          </w:rPr>
          <w:t>10.2.2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»ESPD« za vse gospodarske subjekte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_Toc175564202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7D267B33" w14:textId="45EEE6A8"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3" w:history="1">
        <w:r w:rsidR="00F33041" w:rsidRPr="001864AB">
          <w:rPr>
            <w:rStyle w:val="Hiperpovezava"/>
            <w:noProof/>
            <w:color w:val="auto"/>
          </w:rPr>
          <w:t>10.2.3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»Predračun«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_Toc175564203 \h </w:instrText>
        </w:r>
        <w:r w:rsidR="00F33041" w:rsidRPr="001864AB">
          <w:rPr>
            <w:noProof/>
            <w:webHidden/>
          </w:rPr>
        </w:r>
        <w:r w:rsidR="00F33041" w:rsidRPr="001864AB">
          <w:rPr>
            <w:noProof/>
            <w:webHidden/>
          </w:rPr>
          <w:fldChar w:fldCharType="separate"/>
        </w:r>
        <w:r w:rsidR="002A78F5">
          <w:rPr>
            <w:noProof/>
            <w:webHidden/>
          </w:rPr>
          <w:t>10</w:t>
        </w:r>
        <w:r w:rsidR="00F33041" w:rsidRPr="001864AB">
          <w:rPr>
            <w:noProof/>
            <w:webHidden/>
          </w:rPr>
          <w:fldChar w:fldCharType="end"/>
        </w:r>
      </w:hyperlink>
    </w:p>
    <w:p w14:paraId="48515FA5" w14:textId="01E0C28E"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4" w:history="1">
        <w:r w:rsidR="00F33041" w:rsidRPr="001864AB">
          <w:rPr>
            <w:rStyle w:val="Hiperpovezava"/>
            <w:noProof/>
            <w:color w:val="auto"/>
          </w:rPr>
          <w:t>10.2.4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Finančno Zavarovanje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_Toc175564204 \h </w:instrText>
        </w:r>
        <w:r w:rsidR="00F33041" w:rsidRPr="001864AB">
          <w:rPr>
            <w:noProof/>
            <w:webHidden/>
          </w:rPr>
        </w:r>
        <w:r w:rsidR="00F33041" w:rsidRPr="001864AB">
          <w:rPr>
            <w:noProof/>
            <w:webHidden/>
          </w:rPr>
          <w:fldChar w:fldCharType="separate"/>
        </w:r>
        <w:r w:rsidR="002A78F5">
          <w:rPr>
            <w:noProof/>
            <w:webHidden/>
          </w:rPr>
          <w:t>11</w:t>
        </w:r>
        <w:r w:rsidR="00F33041" w:rsidRPr="001864AB">
          <w:rPr>
            <w:noProof/>
            <w:webHidden/>
          </w:rPr>
          <w:fldChar w:fldCharType="end"/>
        </w:r>
      </w:hyperlink>
    </w:p>
    <w:p w14:paraId="74CF0A31" w14:textId="28223B13" w:rsidR="00F33041" w:rsidRPr="001864AB" w:rsidRDefault="00353121">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75564205" w:history="1">
        <w:r w:rsidR="00F33041" w:rsidRPr="001864AB">
          <w:rPr>
            <w:rStyle w:val="Hiperpovezava"/>
            <w:noProof/>
            <w:color w:val="auto"/>
          </w:rPr>
          <w:t>10.2.4.1</w:t>
        </w:r>
        <w:r w:rsidR="00F33041" w:rsidRPr="001864AB">
          <w:rPr>
            <w:rFonts w:asciiTheme="minorHAnsi" w:eastAsiaTheme="minorEastAsia" w:hAnsiTheme="minorHAnsi" w:cstheme="minorBidi"/>
            <w:b w:val="0"/>
            <w:noProof/>
            <w:sz w:val="22"/>
            <w:szCs w:val="22"/>
            <w:lang w:eastAsia="sl-SI"/>
          </w:rPr>
          <w:tab/>
        </w:r>
        <w:r w:rsidR="00F33041" w:rsidRPr="001864AB">
          <w:rPr>
            <w:rStyle w:val="Hiperpovezava"/>
            <w:noProof/>
            <w:color w:val="auto"/>
          </w:rPr>
          <w:t>Zavarovanje za dobro izvedbo pogodbenih obveznosti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_Toc175564205 \h </w:instrText>
        </w:r>
        <w:r w:rsidR="00F33041" w:rsidRPr="001864AB">
          <w:rPr>
            <w:noProof/>
            <w:webHidden/>
          </w:rPr>
        </w:r>
        <w:r w:rsidR="00F33041" w:rsidRPr="001864AB">
          <w:rPr>
            <w:noProof/>
            <w:webHidden/>
          </w:rPr>
          <w:fldChar w:fldCharType="separate"/>
        </w:r>
        <w:r w:rsidR="002A78F5">
          <w:rPr>
            <w:noProof/>
            <w:webHidden/>
          </w:rPr>
          <w:t>11</w:t>
        </w:r>
        <w:r w:rsidR="00F33041" w:rsidRPr="001864AB">
          <w:rPr>
            <w:noProof/>
            <w:webHidden/>
          </w:rPr>
          <w:fldChar w:fldCharType="end"/>
        </w:r>
      </w:hyperlink>
    </w:p>
    <w:p w14:paraId="45C6DE0E" w14:textId="10343928" w:rsidR="00F33041" w:rsidRPr="001864AB" w:rsidRDefault="003531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6" w:history="1">
        <w:r w:rsidR="00F33041" w:rsidRPr="001864AB">
          <w:rPr>
            <w:rStyle w:val="Hiperpovezava"/>
            <w:noProof/>
            <w:color w:val="auto"/>
          </w:rPr>
          <w:t>10.3</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Druga določila za pripravo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_Toc175564206 \h </w:instrText>
        </w:r>
        <w:r w:rsidR="00F33041" w:rsidRPr="001864AB">
          <w:rPr>
            <w:noProof/>
            <w:webHidden/>
          </w:rPr>
        </w:r>
        <w:r w:rsidR="00F33041" w:rsidRPr="001864AB">
          <w:rPr>
            <w:noProof/>
            <w:webHidden/>
          </w:rPr>
          <w:fldChar w:fldCharType="separate"/>
        </w:r>
        <w:r w:rsidR="002A78F5">
          <w:rPr>
            <w:noProof/>
            <w:webHidden/>
          </w:rPr>
          <w:t>11</w:t>
        </w:r>
        <w:r w:rsidR="00F33041" w:rsidRPr="001864AB">
          <w:rPr>
            <w:noProof/>
            <w:webHidden/>
          </w:rPr>
          <w:fldChar w:fldCharType="end"/>
        </w:r>
      </w:hyperlink>
    </w:p>
    <w:p w14:paraId="79419A6C" w14:textId="082B08F1"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7" w:history="1">
        <w:r w:rsidR="00F33041" w:rsidRPr="001864AB">
          <w:rPr>
            <w:rStyle w:val="Hiperpovezava"/>
            <w:noProof/>
            <w:color w:val="auto"/>
          </w:rPr>
          <w:t>10.3.1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Skupna 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_Toc175564207 \h </w:instrText>
        </w:r>
        <w:r w:rsidR="00F33041" w:rsidRPr="001864AB">
          <w:rPr>
            <w:noProof/>
            <w:webHidden/>
          </w:rPr>
        </w:r>
        <w:r w:rsidR="00F33041" w:rsidRPr="001864AB">
          <w:rPr>
            <w:noProof/>
            <w:webHidden/>
          </w:rPr>
          <w:fldChar w:fldCharType="separate"/>
        </w:r>
        <w:r w:rsidR="002A78F5">
          <w:rPr>
            <w:noProof/>
            <w:webHidden/>
          </w:rPr>
          <w:t>11</w:t>
        </w:r>
        <w:r w:rsidR="00F33041" w:rsidRPr="001864AB">
          <w:rPr>
            <w:noProof/>
            <w:webHidden/>
          </w:rPr>
          <w:fldChar w:fldCharType="end"/>
        </w:r>
      </w:hyperlink>
    </w:p>
    <w:p w14:paraId="64CE0B2E" w14:textId="61A67188"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8" w:history="1">
        <w:r w:rsidR="00F33041" w:rsidRPr="001864AB">
          <w:rPr>
            <w:rStyle w:val="Hiperpovezava"/>
            <w:noProof/>
            <w:color w:val="auto"/>
          </w:rPr>
          <w:t>10.3.2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Ponudba s podizvajalci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_Toc175564208 \h </w:instrText>
        </w:r>
        <w:r w:rsidR="00F33041" w:rsidRPr="001864AB">
          <w:rPr>
            <w:noProof/>
            <w:webHidden/>
          </w:rPr>
        </w:r>
        <w:r w:rsidR="00F33041" w:rsidRPr="001864AB">
          <w:rPr>
            <w:noProof/>
            <w:webHidden/>
          </w:rPr>
          <w:fldChar w:fldCharType="separate"/>
        </w:r>
        <w:r w:rsidR="002A78F5">
          <w:rPr>
            <w:noProof/>
            <w:webHidden/>
          </w:rPr>
          <w:t>12</w:t>
        </w:r>
        <w:r w:rsidR="00F33041" w:rsidRPr="001864AB">
          <w:rPr>
            <w:noProof/>
            <w:webHidden/>
          </w:rPr>
          <w:fldChar w:fldCharType="end"/>
        </w:r>
      </w:hyperlink>
    </w:p>
    <w:p w14:paraId="4F8FDDEB" w14:textId="4470433E"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9" w:history="1">
        <w:r w:rsidR="00F33041" w:rsidRPr="001864AB">
          <w:rPr>
            <w:rStyle w:val="Hiperpovezava"/>
            <w:noProof/>
            <w:color w:val="auto"/>
          </w:rPr>
          <w:t>10.3.3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Variantne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_Toc175564209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5D416406" w14:textId="58021A78"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0" w:history="1">
        <w:r w:rsidR="00F33041" w:rsidRPr="001864AB">
          <w:rPr>
            <w:rStyle w:val="Hiperpovezava"/>
            <w:noProof/>
            <w:color w:val="auto"/>
          </w:rPr>
          <w:t>10.3.4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Jezik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_Toc175564210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30A72A59" w14:textId="19F48EE4"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1" w:history="1">
        <w:r w:rsidR="00F33041" w:rsidRPr="001864AB">
          <w:rPr>
            <w:rStyle w:val="Hiperpovezava"/>
            <w:noProof/>
            <w:color w:val="auto"/>
          </w:rPr>
          <w:t>10.3.5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Priprava in oddaja ponudbe v sistemu e-JN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_Toc175564211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18106EF4" w14:textId="5014E432"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2" w:history="1">
        <w:r w:rsidR="00F33041" w:rsidRPr="001864AB">
          <w:rPr>
            <w:rStyle w:val="Hiperpovezava"/>
            <w:noProof/>
            <w:color w:val="auto"/>
          </w:rPr>
          <w:t>10.3.6</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Veljavnost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_Toc175564212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497D3938" w14:textId="6204D3F6"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3" w:history="1">
        <w:r w:rsidR="00F33041" w:rsidRPr="001864AB">
          <w:rPr>
            <w:rStyle w:val="Hiperpovezava"/>
            <w:noProof/>
            <w:color w:val="auto"/>
          </w:rPr>
          <w:t>10.3.7</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Stroški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_Toc175564213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6408E41F" w14:textId="51DE91E8" w:rsidR="00F33041" w:rsidRPr="001864AB" w:rsidRDefault="003531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4" w:history="1">
        <w:r w:rsidR="00F33041" w:rsidRPr="001864AB">
          <w:rPr>
            <w:rStyle w:val="Hiperpovezava"/>
            <w:noProof/>
            <w:color w:val="auto"/>
          </w:rPr>
          <w:t>10.3.8</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Protikorupcijsko določilo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_Toc175564214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44245DBE" w14:textId="53DB3EBA" w:rsidR="00F33041" w:rsidRPr="001864AB" w:rsidRDefault="003531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5" w:history="1">
        <w:r w:rsidR="00F33041" w:rsidRPr="001864AB">
          <w:rPr>
            <w:rStyle w:val="Hiperpovezava"/>
            <w:noProof/>
            <w:color w:val="auto"/>
          </w:rPr>
          <w:t>11.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OBVESTILO O ODLOČITVI O ODDAJI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_Toc175564215 \h </w:instrText>
        </w:r>
        <w:r w:rsidR="00F33041" w:rsidRPr="001864AB">
          <w:rPr>
            <w:noProof/>
            <w:webHidden/>
          </w:rPr>
        </w:r>
        <w:r w:rsidR="00F33041" w:rsidRPr="001864AB">
          <w:rPr>
            <w:noProof/>
            <w:webHidden/>
          </w:rPr>
          <w:fldChar w:fldCharType="separate"/>
        </w:r>
        <w:r w:rsidR="002A78F5">
          <w:rPr>
            <w:noProof/>
            <w:webHidden/>
          </w:rPr>
          <w:t>14</w:t>
        </w:r>
        <w:r w:rsidR="00F33041" w:rsidRPr="001864AB">
          <w:rPr>
            <w:noProof/>
            <w:webHidden/>
          </w:rPr>
          <w:fldChar w:fldCharType="end"/>
        </w:r>
      </w:hyperlink>
    </w:p>
    <w:p w14:paraId="422D0BC1" w14:textId="7BF69D6A" w:rsidR="00F33041" w:rsidRPr="001864AB" w:rsidRDefault="003531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6" w:history="1">
        <w:r w:rsidR="00F33041" w:rsidRPr="001864AB">
          <w:rPr>
            <w:rStyle w:val="Hiperpovezava"/>
            <w:noProof/>
            <w:color w:val="auto"/>
          </w:rPr>
          <w:t>12.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ODSTOP OD IZVEDBE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_Toc175564216 \h </w:instrText>
        </w:r>
        <w:r w:rsidR="00F33041" w:rsidRPr="001864AB">
          <w:rPr>
            <w:noProof/>
            <w:webHidden/>
          </w:rPr>
        </w:r>
        <w:r w:rsidR="00F33041" w:rsidRPr="001864AB">
          <w:rPr>
            <w:noProof/>
            <w:webHidden/>
          </w:rPr>
          <w:fldChar w:fldCharType="separate"/>
        </w:r>
        <w:r w:rsidR="002A78F5">
          <w:rPr>
            <w:noProof/>
            <w:webHidden/>
          </w:rPr>
          <w:t>14</w:t>
        </w:r>
        <w:r w:rsidR="00F33041" w:rsidRPr="001864AB">
          <w:rPr>
            <w:noProof/>
            <w:webHidden/>
          </w:rPr>
          <w:fldChar w:fldCharType="end"/>
        </w:r>
      </w:hyperlink>
    </w:p>
    <w:p w14:paraId="5528BAC3" w14:textId="47047F24" w:rsidR="00F33041" w:rsidRPr="001864AB" w:rsidRDefault="003531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7" w:history="1">
        <w:r w:rsidR="00F33041" w:rsidRPr="001864AB">
          <w:rPr>
            <w:rStyle w:val="Hiperpovezava"/>
            <w:noProof/>
            <w:color w:val="auto"/>
          </w:rPr>
          <w:t>13.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POGODBA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_Toc175564217 \h </w:instrText>
        </w:r>
        <w:r w:rsidR="00F33041" w:rsidRPr="001864AB">
          <w:rPr>
            <w:noProof/>
            <w:webHidden/>
          </w:rPr>
        </w:r>
        <w:r w:rsidR="00F33041" w:rsidRPr="001864AB">
          <w:rPr>
            <w:noProof/>
            <w:webHidden/>
          </w:rPr>
          <w:fldChar w:fldCharType="separate"/>
        </w:r>
        <w:r w:rsidR="002A78F5">
          <w:rPr>
            <w:noProof/>
            <w:webHidden/>
          </w:rPr>
          <w:t>14</w:t>
        </w:r>
        <w:r w:rsidR="00F33041" w:rsidRPr="001864AB">
          <w:rPr>
            <w:noProof/>
            <w:webHidden/>
          </w:rPr>
          <w:fldChar w:fldCharType="end"/>
        </w:r>
      </w:hyperlink>
    </w:p>
    <w:p w14:paraId="1691A7E7" w14:textId="7B916311" w:rsidR="00F33041" w:rsidRPr="001864AB" w:rsidRDefault="003531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8" w:history="1">
        <w:r w:rsidR="00F33041" w:rsidRPr="001864AB">
          <w:rPr>
            <w:rStyle w:val="Hiperpovezava"/>
            <w:noProof/>
            <w:color w:val="auto"/>
          </w:rPr>
          <w:t>14.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PRAVNO VARSTVO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_Toc175564218 \h </w:instrText>
        </w:r>
        <w:r w:rsidR="00F33041" w:rsidRPr="001864AB">
          <w:rPr>
            <w:noProof/>
            <w:webHidden/>
          </w:rPr>
        </w:r>
        <w:r w:rsidR="00F33041" w:rsidRPr="001864AB">
          <w:rPr>
            <w:noProof/>
            <w:webHidden/>
          </w:rPr>
          <w:fldChar w:fldCharType="separate"/>
        </w:r>
        <w:r w:rsidR="002A78F5">
          <w:rPr>
            <w:noProof/>
            <w:webHidden/>
          </w:rPr>
          <w:t>14</w:t>
        </w:r>
        <w:r w:rsidR="00F33041" w:rsidRPr="001864AB">
          <w:rPr>
            <w:noProof/>
            <w:webHidden/>
          </w:rPr>
          <w:fldChar w:fldCharType="end"/>
        </w:r>
      </w:hyperlink>
    </w:p>
    <w:p w14:paraId="7B951755" w14:textId="5350D153"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77777777" w:rsidR="00BB1E26" w:rsidRPr="001864AB" w:rsidRDefault="002B2B13" w:rsidP="00366B65">
      <w:pPr>
        <w:pStyle w:val="Naslov1"/>
      </w:pPr>
      <w:bookmarkStart w:id="2" w:name="_Toc175564181"/>
      <w:r w:rsidRPr="001864AB">
        <w:rPr>
          <w:caps w:val="0"/>
        </w:rPr>
        <w:lastRenderedPageBreak/>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175564182"/>
      <w:r w:rsidRPr="001864AB">
        <w:t>OZNAKA IN PREDMET JAVNEGA NAROČILA</w:t>
      </w:r>
      <w:bookmarkEnd w:id="3"/>
      <w:bookmarkEnd w:id="4"/>
      <w:bookmarkEnd w:id="5"/>
    </w:p>
    <w:p w14:paraId="383446E1" w14:textId="0892EF19" w:rsidR="00765DEE" w:rsidRPr="001864AB" w:rsidRDefault="00765DEE" w:rsidP="00765DEE">
      <w:bookmarkStart w:id="6" w:name="_Toc336851731"/>
      <w:bookmarkStart w:id="7" w:name="_Toc336851779"/>
      <w:r w:rsidRPr="001864AB">
        <w:t xml:space="preserve">Oznaka: </w:t>
      </w:r>
      <w:r w:rsidR="007C1154" w:rsidRPr="001864AB">
        <w:t xml:space="preserve"> </w:t>
      </w:r>
      <w:r w:rsidR="00E231E1" w:rsidRPr="006515A5">
        <w:t xml:space="preserve">JN </w:t>
      </w:r>
      <w:r w:rsidR="001D1D94">
        <w:t>3</w:t>
      </w:r>
      <w:r w:rsidR="00A01350" w:rsidRPr="006515A5">
        <w:t>-</w:t>
      </w:r>
      <w:r w:rsidR="00E231E1" w:rsidRPr="006515A5">
        <w:t>202</w:t>
      </w:r>
      <w:r w:rsidR="00156C2B">
        <w:t>5</w:t>
      </w:r>
      <w:r w:rsidRPr="001864AB">
        <w:t xml:space="preserve"> </w:t>
      </w:r>
    </w:p>
    <w:p w14:paraId="488FF670" w14:textId="18CBB3D9" w:rsidR="00765DEE" w:rsidRPr="001864AB" w:rsidRDefault="007C1154" w:rsidP="00765DEE">
      <w:pPr>
        <w:rPr>
          <w:rFonts w:cs="Arial"/>
          <w:i/>
          <w:sz w:val="18"/>
          <w:szCs w:val="18"/>
        </w:rPr>
      </w:pPr>
      <w:r w:rsidRPr="001864AB">
        <w:t xml:space="preserve">Predmet: </w:t>
      </w:r>
      <w:r w:rsidR="00C96071">
        <w:t>Čiščenje in vzdrževanje parkovnih površin</w:t>
      </w:r>
      <w:r w:rsidR="00765DEE" w:rsidRPr="001864AB">
        <w:t xml:space="preserve"> </w:t>
      </w:r>
    </w:p>
    <w:p w14:paraId="55EDF237" w14:textId="77777777" w:rsidR="004306AB" w:rsidRPr="001864AB" w:rsidRDefault="004306AB" w:rsidP="00765DEE">
      <w:pPr>
        <w:rPr>
          <w:rFonts w:cs="Arial"/>
          <w:i/>
          <w:sz w:val="18"/>
          <w:szCs w:val="18"/>
        </w:rPr>
      </w:pPr>
    </w:p>
    <w:p w14:paraId="762667ED" w14:textId="77777777" w:rsidR="004F5F6A" w:rsidRPr="001864AB" w:rsidRDefault="004F5F6A" w:rsidP="00AF1F2F">
      <w:pPr>
        <w:ind w:left="284"/>
        <w:rPr>
          <w:rFonts w:cs="Arial"/>
          <w:sz w:val="18"/>
          <w:szCs w:val="18"/>
        </w:rPr>
      </w:pPr>
    </w:p>
    <w:p w14:paraId="3A6DDD2B" w14:textId="3224A759"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704831" w:rsidRPr="001864AB">
        <w:rPr>
          <w:rFonts w:cs="Arial"/>
          <w:szCs w:val="20"/>
        </w:rPr>
        <w:tab/>
      </w:r>
    </w:p>
    <w:p w14:paraId="23CA8E05" w14:textId="77777777" w:rsidR="005312FE" w:rsidRPr="001864AB" w:rsidRDefault="00C91BF6" w:rsidP="005312FE">
      <w:pPr>
        <w:pStyle w:val="Naslov1"/>
      </w:pPr>
      <w:bookmarkStart w:id="8" w:name="_Toc175564183"/>
      <w:r w:rsidRPr="001864AB">
        <w:t>NAČIN ODDAJE JAVNEGA NAROČILA</w:t>
      </w:r>
      <w:bookmarkEnd w:id="6"/>
      <w:bookmarkEnd w:id="7"/>
      <w:bookmarkEnd w:id="8"/>
    </w:p>
    <w:p w14:paraId="2CB70FAA" w14:textId="259AA8FC" w:rsidR="002B0C97" w:rsidRPr="001864AB" w:rsidRDefault="005312FE" w:rsidP="005312FE">
      <w:r w:rsidRPr="001864AB">
        <w:t>Za oddajo predmetnega naročila se v skladu s</w:t>
      </w:r>
      <w:r w:rsidR="00E56B44" w:rsidRPr="001864AB">
        <w:t xml:space="preserve"> </w:t>
      </w:r>
      <w:r w:rsidR="004F5F6A" w:rsidRPr="001864AB">
        <w:t>40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2B0C97" w:rsidRPr="001864AB">
        <w:t>odprti postopek</w:t>
      </w:r>
      <w:r w:rsidR="00E56B44" w:rsidRPr="001864AB">
        <w:t>.</w:t>
      </w:r>
    </w:p>
    <w:p w14:paraId="371AADB3" w14:textId="77777777" w:rsidR="00AE082E" w:rsidRPr="001864AB" w:rsidRDefault="00AE082E" w:rsidP="00AE082E">
      <w:bookmarkStart w:id="9" w:name="_Toc336851732"/>
      <w:bookmarkStart w:id="10"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1" w:name="_Toc464638490"/>
      <w:bookmarkStart w:id="12" w:name="_Toc464638491"/>
      <w:bookmarkStart w:id="13" w:name="_Toc175564184"/>
      <w:bookmarkEnd w:id="11"/>
      <w:bookmarkEnd w:id="12"/>
      <w:r w:rsidRPr="001864AB">
        <w:t>R</w:t>
      </w:r>
      <w:r w:rsidR="00C91BF6" w:rsidRPr="001864AB">
        <w:t>OK IN NAČIN PREDLOŽITVE PONUDBE</w:t>
      </w:r>
      <w:bookmarkEnd w:id="9"/>
      <w:bookmarkEnd w:id="10"/>
      <w:bookmarkEnd w:id="13"/>
    </w:p>
    <w:p w14:paraId="2E43E40D" w14:textId="49B13F77" w:rsidR="00166B3B" w:rsidRPr="001864AB" w:rsidRDefault="00166B3B" w:rsidP="005312FE">
      <w:r w:rsidRPr="001864AB">
        <w:t xml:space="preserve">Pred oddajo ponudbe bo za zainteresirane ponudnike organiziran ogled </w:t>
      </w:r>
      <w:r w:rsidR="00E231E1" w:rsidRPr="001864AB">
        <w:t>lokacije</w:t>
      </w:r>
      <w:r w:rsidRPr="001864AB">
        <w:t xml:space="preserve">, kjer se bodo razpisana dela izvajala. Ogled bo organiziran dne </w:t>
      </w:r>
      <w:r w:rsidR="00A9173F" w:rsidRPr="00A9173F">
        <w:t>03. 03. 2025</w:t>
      </w:r>
      <w:r w:rsidRPr="00F94362">
        <w:t xml:space="preserve"> </w:t>
      </w:r>
      <w:r w:rsidRPr="00F94362">
        <w:rPr>
          <w:rFonts w:cs="Arial"/>
          <w:i/>
          <w:sz w:val="18"/>
          <w:szCs w:val="18"/>
        </w:rPr>
        <w:t xml:space="preserve"> </w:t>
      </w:r>
      <w:r w:rsidRPr="00F94362">
        <w:t xml:space="preserve">ob </w:t>
      </w:r>
      <w:r w:rsidR="00F94362" w:rsidRPr="00F94362">
        <w:t xml:space="preserve">9.00 </w:t>
      </w:r>
      <w:r w:rsidRPr="001864AB">
        <w:t>uri</w:t>
      </w:r>
      <w:r w:rsidR="00710BF3">
        <w:t>, na vhodu bolnišnice pri vratarnici</w:t>
      </w:r>
      <w:r w:rsidRPr="001864AB">
        <w:t>. Predhodna najava ponudnikov ni potrebna in ogled ni pogoj za sodelovanje na javnem naročilu je pa za ponudnike priporočljiv.</w:t>
      </w:r>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19AAFB2D"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F94362">
        <w:rPr>
          <w:rFonts w:cs="Arial"/>
          <w:b/>
          <w:szCs w:val="20"/>
          <w:lang w:eastAsia="sl-SI"/>
        </w:rPr>
        <w:t xml:space="preserve">najkasneje </w:t>
      </w:r>
      <w:r w:rsidRPr="00A9173F">
        <w:rPr>
          <w:rFonts w:cs="Arial"/>
          <w:b/>
          <w:szCs w:val="20"/>
          <w:lang w:eastAsia="sl-SI"/>
        </w:rPr>
        <w:t xml:space="preserve">do </w:t>
      </w:r>
      <w:r w:rsidR="00A9173F" w:rsidRPr="00A9173F">
        <w:rPr>
          <w:rFonts w:cs="Arial"/>
          <w:b/>
          <w:szCs w:val="20"/>
          <w:lang w:eastAsia="sl-SI"/>
        </w:rPr>
        <w:t>20</w:t>
      </w:r>
      <w:r w:rsidR="00385B1F" w:rsidRPr="00A9173F">
        <w:rPr>
          <w:rFonts w:cs="Arial"/>
          <w:b/>
          <w:szCs w:val="20"/>
          <w:lang w:eastAsia="sl-SI"/>
        </w:rPr>
        <w:t>. 03</w:t>
      </w:r>
      <w:r w:rsidR="00DA5B99" w:rsidRPr="00A9173F">
        <w:rPr>
          <w:b/>
        </w:rPr>
        <w:t>.</w:t>
      </w:r>
      <w:r w:rsidR="00DA5B99" w:rsidRPr="00F94362">
        <w:rPr>
          <w:b/>
        </w:rPr>
        <w:t xml:space="preserve"> </w:t>
      </w:r>
      <w:r w:rsidR="00E231E1" w:rsidRPr="00F94362">
        <w:rPr>
          <w:b/>
        </w:rPr>
        <w:t>202</w:t>
      </w:r>
      <w:r w:rsidR="00156C2B">
        <w:rPr>
          <w:b/>
        </w:rPr>
        <w:t>5</w:t>
      </w:r>
      <w:r w:rsidR="00E231E1" w:rsidRPr="00DA5B99">
        <w:t>,</w:t>
      </w:r>
      <w:r w:rsidRPr="001864AB">
        <w:t xml:space="preserve"> </w:t>
      </w:r>
      <w:r w:rsidRPr="001864AB">
        <w:rPr>
          <w:rFonts w:cs="Arial"/>
          <w:i/>
          <w:sz w:val="18"/>
          <w:szCs w:val="18"/>
        </w:rPr>
        <w:t xml:space="preserve"> </w:t>
      </w:r>
      <w:r w:rsidRPr="001864AB">
        <w:rPr>
          <w:b/>
        </w:rPr>
        <w:t xml:space="preserve">do </w:t>
      </w:r>
      <w:r w:rsidR="00E231E1" w:rsidRPr="001864AB">
        <w:rPr>
          <w:b/>
        </w:rPr>
        <w:t>10.00</w:t>
      </w:r>
      <w:r w:rsidRPr="001864AB">
        <w:t xml:space="preserve"> </w:t>
      </w:r>
      <w:r w:rsidRPr="001864AB">
        <w:rPr>
          <w:b/>
        </w:rPr>
        <w:t>ure</w:t>
      </w:r>
      <w:r w:rsidRPr="001864AB">
        <w:t>. Za oddano ponudbo se šteje ponudba, ki je v sistemu e-JN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w:t>
      </w:r>
      <w:r w:rsidRPr="001864AB">
        <w:lastRenderedPageBreak/>
        <w:t xml:space="preserve">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4" w:name="_Toc467501160"/>
      <w:bookmarkStart w:id="15" w:name="_Toc467501161"/>
      <w:bookmarkStart w:id="16" w:name="_Toc336851733"/>
      <w:bookmarkStart w:id="17" w:name="_Toc336851781"/>
      <w:bookmarkStart w:id="18" w:name="_Toc175564185"/>
      <w:bookmarkEnd w:id="14"/>
      <w:bookmarkEnd w:id="15"/>
      <w:r w:rsidRPr="001864AB">
        <w:t>ČAS IN KRAJ ODPIRANJA PONUDB</w:t>
      </w:r>
      <w:bookmarkEnd w:id="16"/>
      <w:bookmarkEnd w:id="17"/>
      <w:bookmarkEnd w:id="18"/>
      <w:r w:rsidR="00B55B72" w:rsidRPr="001864AB">
        <w:t xml:space="preserve"> </w:t>
      </w:r>
    </w:p>
    <w:p w14:paraId="4E1A2C62" w14:textId="0D90FA20" w:rsidR="0017690A" w:rsidRPr="001864AB" w:rsidRDefault="0017690A" w:rsidP="0017690A">
      <w:pPr>
        <w:rPr>
          <w:rFonts w:cs="Arial"/>
          <w:szCs w:val="20"/>
          <w:lang w:eastAsia="sl-SI"/>
        </w:rPr>
      </w:pPr>
      <w:r w:rsidRPr="001864AB">
        <w:rPr>
          <w:rFonts w:cs="Arial"/>
          <w:szCs w:val="20"/>
        </w:rPr>
        <w:t xml:space="preserve">Odpiranje ponudb bo potekalo avtomatično v sistemu e-JN </w:t>
      </w:r>
      <w:r w:rsidRPr="00A9173F">
        <w:rPr>
          <w:rFonts w:cs="Arial"/>
          <w:szCs w:val="20"/>
        </w:rPr>
        <w:t xml:space="preserve">dne </w:t>
      </w:r>
      <w:r w:rsidR="00A9173F" w:rsidRPr="00A9173F">
        <w:rPr>
          <w:rFonts w:cs="Arial"/>
          <w:b/>
          <w:szCs w:val="20"/>
        </w:rPr>
        <w:t>20</w:t>
      </w:r>
      <w:r w:rsidR="00385B1F" w:rsidRPr="00A9173F">
        <w:rPr>
          <w:rFonts w:cs="Arial"/>
          <w:b/>
          <w:szCs w:val="20"/>
        </w:rPr>
        <w:t>. 03.</w:t>
      </w:r>
      <w:r w:rsidR="00DA5B99" w:rsidRPr="00A9173F">
        <w:rPr>
          <w:b/>
        </w:rPr>
        <w:t xml:space="preserve"> </w:t>
      </w:r>
      <w:r w:rsidR="00E231E1" w:rsidRPr="00A9173F">
        <w:rPr>
          <w:b/>
        </w:rPr>
        <w:t>2</w:t>
      </w:r>
      <w:r w:rsidR="00E231E1" w:rsidRPr="00F94362">
        <w:rPr>
          <w:b/>
        </w:rPr>
        <w:t>02</w:t>
      </w:r>
      <w:r w:rsidR="00156C2B">
        <w:rPr>
          <w:b/>
        </w:rPr>
        <w:t>5</w:t>
      </w:r>
      <w:r w:rsidRPr="001864AB">
        <w:t xml:space="preserve">  in se bo začelo </w:t>
      </w:r>
      <w:r w:rsidRPr="001864AB">
        <w:rPr>
          <w:b/>
        </w:rPr>
        <w:t xml:space="preserve">ob </w:t>
      </w:r>
      <w:r w:rsidR="00E231E1" w:rsidRPr="001864AB">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77777777" w:rsidR="0017690A" w:rsidRPr="001864AB"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0964C759" w14:textId="77777777" w:rsidR="00400A3C" w:rsidRPr="001864AB"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7556418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1864AB">
        <w:t>PRAVNA PODLAGA</w:t>
      </w:r>
      <w:bookmarkEnd w:id="56"/>
      <w:bookmarkEnd w:id="57"/>
      <w:bookmarkEnd w:id="58"/>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75564187"/>
      <w:bookmarkStart w:id="65" w:name="_Toc336851736"/>
      <w:bookmarkStart w:id="66" w:name="_Toc336851784"/>
      <w:bookmarkEnd w:id="59"/>
      <w:bookmarkEnd w:id="60"/>
      <w:r w:rsidRPr="001864AB">
        <w:rPr>
          <w:caps w:val="0"/>
        </w:rPr>
        <w:t xml:space="preserve">TEMELJNA PRAVILA </w:t>
      </w:r>
      <w:bookmarkEnd w:id="61"/>
      <w:bookmarkEnd w:id="62"/>
      <w:r w:rsidRPr="001864AB">
        <w:rPr>
          <w:caps w:val="0"/>
        </w:rPr>
        <w:t>ZA DOSTOP, OBVESTILA IN POJASNILA V ZVEZI Z RAZPISNO DOKUMENTACIJO</w:t>
      </w:r>
      <w:bookmarkEnd w:id="63"/>
      <w:bookmarkEnd w:id="64"/>
    </w:p>
    <w:p w14:paraId="5B07B8AC" w14:textId="11E5F8AA" w:rsidR="00400A3C" w:rsidRPr="001864AB" w:rsidRDefault="008719FF" w:rsidP="00400A3C">
      <w:pPr>
        <w:pStyle w:val="Naslov2"/>
      </w:pPr>
      <w:bookmarkStart w:id="67" w:name="_Toc175564188"/>
      <w:r w:rsidRPr="001864AB">
        <w:t>D</w:t>
      </w:r>
      <w:r w:rsidR="00400A3C" w:rsidRPr="001864AB">
        <w:t>ostop do razpisne dokumentacije</w:t>
      </w:r>
      <w:bookmarkEnd w:id="65"/>
      <w:bookmarkEnd w:id="66"/>
      <w:bookmarkEnd w:id="67"/>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68" w:name="_Toc464638501"/>
      <w:bookmarkStart w:id="69" w:name="_Toc464638503"/>
      <w:bookmarkStart w:id="70" w:name="_Toc336851737"/>
      <w:bookmarkStart w:id="71" w:name="_Toc336851785"/>
      <w:bookmarkStart w:id="72" w:name="_Toc175564189"/>
      <w:bookmarkEnd w:id="68"/>
      <w:bookmarkEnd w:id="69"/>
      <w:r w:rsidRPr="001864AB">
        <w:t>O</w:t>
      </w:r>
      <w:r w:rsidR="00400A3C" w:rsidRPr="001864AB">
        <w:t>bvestila in pojasnila v zvezi z razpisno dokumentacijo</w:t>
      </w:r>
      <w:bookmarkEnd w:id="70"/>
      <w:bookmarkEnd w:id="71"/>
      <w:bookmarkEnd w:id="72"/>
    </w:p>
    <w:p w14:paraId="4D4AC1ED" w14:textId="77777777" w:rsidR="00400A3C" w:rsidRPr="001864AB" w:rsidRDefault="00400A3C" w:rsidP="00400A3C">
      <w:r w:rsidRPr="001864AB">
        <w:t xml:space="preserve">Komunikacija s ponudniki o vprašanjih v zvezi z vsebino naročila in v zvezi s pripravo ponudbe poteka izključno preko </w:t>
      </w:r>
      <w:r w:rsidR="00281AAF" w:rsidRPr="001864AB">
        <w:t>p</w:t>
      </w:r>
      <w:r w:rsidRPr="001864AB">
        <w:t>ortala javnih naročil.</w:t>
      </w:r>
    </w:p>
    <w:p w14:paraId="47FE7458" w14:textId="77777777" w:rsidR="00400A3C" w:rsidRPr="001864AB" w:rsidRDefault="00400A3C" w:rsidP="00400A3C"/>
    <w:p w14:paraId="07C2263E" w14:textId="229C51C7" w:rsidR="00D26262" w:rsidRPr="001864AB" w:rsidRDefault="00400A3C" w:rsidP="00400A3C">
      <w:r w:rsidRPr="001864AB">
        <w:t xml:space="preserve">Naročnik bo zahtevo za pojasnilo razpisne dokumentacije oziroma kakršnokoli drugo vprašanje v zvezi </w:t>
      </w:r>
      <w:r w:rsidR="00306937" w:rsidRPr="001864AB">
        <w:t>z naročilom</w:t>
      </w:r>
      <w:r w:rsidRPr="001864AB">
        <w:t xml:space="preserve"> štel kot pravočasno, v kolikor bo na </w:t>
      </w:r>
      <w:r w:rsidR="00281AAF" w:rsidRPr="001864AB">
        <w:t>p</w:t>
      </w:r>
      <w:r w:rsidRPr="001864AB">
        <w:t xml:space="preserve">ortalu javnih naročil zastavljeno najkasneje do vključno </w:t>
      </w:r>
      <w:r w:rsidR="00353121">
        <w:rPr>
          <w:b/>
        </w:rPr>
        <w:t>11</w:t>
      </w:r>
      <w:bookmarkStart w:id="73" w:name="_GoBack"/>
      <w:bookmarkEnd w:id="73"/>
      <w:r w:rsidR="00A9173F" w:rsidRPr="00A9173F">
        <w:rPr>
          <w:b/>
        </w:rPr>
        <w:t>.</w:t>
      </w:r>
      <w:r w:rsidR="00A9173F">
        <w:rPr>
          <w:b/>
        </w:rPr>
        <w:t xml:space="preserve"> </w:t>
      </w:r>
      <w:r w:rsidR="00A9173F" w:rsidRPr="00A9173F">
        <w:rPr>
          <w:b/>
        </w:rPr>
        <w:t>03.</w:t>
      </w:r>
      <w:r w:rsidR="00C72B69" w:rsidRPr="00CC6235">
        <w:rPr>
          <w:b/>
        </w:rPr>
        <w:t xml:space="preserve"> 202</w:t>
      </w:r>
      <w:r w:rsidR="00156C2B">
        <w:rPr>
          <w:b/>
        </w:rPr>
        <w:t>5</w:t>
      </w:r>
      <w:r w:rsidR="00C450AB" w:rsidRPr="00CC6235">
        <w:t xml:space="preserve"> </w:t>
      </w:r>
      <w:r w:rsidRPr="00CC6235">
        <w:t>do</w:t>
      </w:r>
      <w:r w:rsidR="00D63EF4" w:rsidRPr="00CC6235">
        <w:t xml:space="preserve"> </w:t>
      </w:r>
      <w:r w:rsidR="00EB3CFD" w:rsidRPr="00CC6235">
        <w:rPr>
          <w:b/>
        </w:rPr>
        <w:t>10.00</w:t>
      </w:r>
      <w:r w:rsidR="00D63EF4" w:rsidRPr="00CC6235">
        <w:t xml:space="preserve"> ure</w:t>
      </w:r>
      <w:r w:rsidR="00EB3CFD" w:rsidRPr="00CC6235">
        <w:t>.</w:t>
      </w:r>
      <w:r w:rsidR="00C450AB" w:rsidRPr="001864AB">
        <w:t xml:space="preserve"> </w:t>
      </w:r>
    </w:p>
    <w:p w14:paraId="3E41DCEF" w14:textId="77777777" w:rsidR="00D26262" w:rsidRPr="001864AB" w:rsidRDefault="00D26262" w:rsidP="00400A3C"/>
    <w:p w14:paraId="7FC59071" w14:textId="77777777" w:rsidR="00400A3C" w:rsidRPr="001864AB" w:rsidRDefault="00400A3C" w:rsidP="00400A3C">
      <w:r w:rsidRPr="001864AB">
        <w:t>Na zahteve za pojasnila oziroma druga vprašanja v zvezi z naročilom, zastavljena po tem roku,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7556419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1864AB">
        <w:rPr>
          <w:caps w:val="0"/>
        </w:rPr>
        <w:t>UGOTAVLJANJE SPOSOBNOSTI</w:t>
      </w:r>
      <w:bookmarkEnd w:id="94"/>
    </w:p>
    <w:p w14:paraId="52A34BC1" w14:textId="3C09368B" w:rsidR="005B48AD" w:rsidRPr="001864AB" w:rsidRDefault="008719FF" w:rsidP="005B48AD">
      <w:pPr>
        <w:pStyle w:val="Naslov2"/>
      </w:pPr>
      <w:bookmarkStart w:id="95" w:name="_Toc175564191"/>
      <w:r w:rsidRPr="001864AB">
        <w:t>U</w:t>
      </w:r>
      <w:r w:rsidR="002838E4" w:rsidRPr="001864AB">
        <w:t>gotavljanje sposobnosti za sodelovanje v postopku oddaje javnega naročila in dokazila</w:t>
      </w:r>
      <w:bookmarkEnd w:id="95"/>
    </w:p>
    <w:p w14:paraId="5D9DFE5B" w14:textId="77777777" w:rsidR="00DC2CF5" w:rsidRPr="001864AB" w:rsidRDefault="005B48AD" w:rsidP="00DC2CF5">
      <w:r w:rsidRPr="001864AB">
        <w:t xml:space="preserve">Ponudnik mora izpolnjevati vse v tej točki navedene pogoje. </w:t>
      </w:r>
    </w:p>
    <w:p w14:paraId="1133E1B2" w14:textId="77777777" w:rsidR="007738A6" w:rsidRPr="001864AB" w:rsidRDefault="007738A6" w:rsidP="00DC2CF5"/>
    <w:p w14:paraId="0E662E14" w14:textId="2BAB29B2" w:rsidR="007738A6" w:rsidRPr="001864AB" w:rsidRDefault="007738A6" w:rsidP="005B48AD">
      <w:r w:rsidRPr="001864AB">
        <w:lastRenderedPageBreak/>
        <w:t xml:space="preserve">Ob predložitvi ponudbe bo naročnik namesto potrdil, ki jih izdajajo javni organi ali tretje osebe, v skladu </w:t>
      </w:r>
      <w:r w:rsidR="0058640D" w:rsidRPr="001864AB">
        <w:t>z</w:t>
      </w:r>
      <w:r w:rsidRPr="001864AB">
        <w:t xml:space="preserve"> 79. členom ZJN-3 sprejel ESPD, ki </w:t>
      </w:r>
      <w:r w:rsidR="0077559D" w:rsidRPr="001864AB">
        <w:t>predstavlja</w:t>
      </w:r>
      <w:r w:rsidRPr="001864AB">
        <w:t xml:space="preserve"> lastno izjavo, kot predhodni dokaz v zvezi s točk</w:t>
      </w:r>
      <w:r w:rsidR="0058640D" w:rsidRPr="001864AB">
        <w:t>ami</w:t>
      </w:r>
      <w:r w:rsidRPr="001864AB">
        <w:t xml:space="preserve"> </w:t>
      </w:r>
      <w:r w:rsidR="00166B3B" w:rsidRPr="001864AB">
        <w:t>8</w:t>
      </w:r>
      <w:r w:rsidRPr="001864AB">
        <w:t xml:space="preserve">.1.1 </w:t>
      </w:r>
      <w:r w:rsidR="0058640D" w:rsidRPr="001864AB">
        <w:t>do</w:t>
      </w:r>
      <w:r w:rsidRPr="001864AB">
        <w:t xml:space="preserve"> </w:t>
      </w:r>
      <w:r w:rsidR="00166B3B" w:rsidRPr="001864AB">
        <w:t>8</w:t>
      </w:r>
      <w:r w:rsidRPr="001864AB">
        <w:t>.1.</w:t>
      </w:r>
      <w:r w:rsidR="0052623D">
        <w:t>5</w:t>
      </w:r>
      <w:r w:rsidRPr="001864AB">
        <w:t xml:space="preserve"> teh navodil.</w:t>
      </w:r>
      <w:r w:rsidR="0078518E" w:rsidRPr="001864AB">
        <w:t xml:space="preserve"> </w:t>
      </w:r>
    </w:p>
    <w:p w14:paraId="01026287" w14:textId="77777777" w:rsidR="007738A6" w:rsidRPr="001864AB" w:rsidRDefault="007738A6" w:rsidP="005B48AD"/>
    <w:p w14:paraId="538A7D6E" w14:textId="77777777" w:rsidR="007738A6" w:rsidRPr="001864AB" w:rsidRDefault="007738A6" w:rsidP="005B48AD">
      <w:r w:rsidRPr="001864AB">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1864AB" w:rsidRDefault="007738A6" w:rsidP="005B48AD"/>
    <w:p w14:paraId="67E9C1F2" w14:textId="147DE03C" w:rsidR="007738A6" w:rsidRPr="001864AB" w:rsidRDefault="007738A6" w:rsidP="005B48AD">
      <w:r w:rsidRPr="001864AB">
        <w:t>Naročnik bo pred oddajo javnega naročila od ponudnika, kateremu se je odločil oddati predmetno naročilo, zahteval, da predloži dokazila</w:t>
      </w:r>
      <w:r w:rsidR="00261DF2" w:rsidRPr="001864AB">
        <w:t xml:space="preserve"> (potrdila, izjave) kot dokaz neobstoja razlogov za izključitev iz točke </w:t>
      </w:r>
      <w:r w:rsidR="00166B3B" w:rsidRPr="001864AB">
        <w:t>8</w:t>
      </w:r>
      <w:r w:rsidR="00261DF2" w:rsidRPr="001864AB">
        <w:t>.1.1 teh navodil in kot dokaz izpolnjevanja pogoj</w:t>
      </w:r>
      <w:r w:rsidR="0058640D" w:rsidRPr="001864AB">
        <w:t>ev</w:t>
      </w:r>
      <w:r w:rsidR="00261DF2" w:rsidRPr="001864AB">
        <w:t xml:space="preserve"> za sodelovanje iz točk </w:t>
      </w:r>
      <w:r w:rsidR="00166B3B" w:rsidRPr="001864AB">
        <w:t>8</w:t>
      </w:r>
      <w:r w:rsidR="00261DF2" w:rsidRPr="001864AB">
        <w:t>.1.2</w:t>
      </w:r>
      <w:r w:rsidR="0058640D" w:rsidRPr="001864AB">
        <w:t xml:space="preserve"> do </w:t>
      </w:r>
      <w:r w:rsidR="00166B3B" w:rsidRPr="001864AB">
        <w:t>8</w:t>
      </w:r>
      <w:r w:rsidR="0058640D" w:rsidRPr="001864AB">
        <w:t>.1.</w:t>
      </w:r>
      <w:r w:rsidR="0052623D">
        <w:t>5</w:t>
      </w:r>
      <w:r w:rsidR="00261DF2" w:rsidRPr="001864AB">
        <w:t xml:space="preserve"> teh navodil.</w:t>
      </w:r>
    </w:p>
    <w:p w14:paraId="0DC23C68" w14:textId="77777777" w:rsidR="00261DF2" w:rsidRPr="001864AB" w:rsidRDefault="00261DF2" w:rsidP="005B48AD"/>
    <w:p w14:paraId="6F9423F1" w14:textId="57EF7FFC" w:rsidR="00261DF2" w:rsidRPr="001864AB" w:rsidRDefault="00261DF2" w:rsidP="005B48AD">
      <w:r w:rsidRPr="001864AB">
        <w:t>Gospodarski subjekt lahko dokazila o neobstoju</w:t>
      </w:r>
      <w:r w:rsidR="0058640D" w:rsidRPr="001864AB">
        <w:t xml:space="preserve"> razlogov za</w:t>
      </w:r>
      <w:r w:rsidRPr="001864AB">
        <w:t xml:space="preserve"> izključitev iz točke </w:t>
      </w:r>
      <w:r w:rsidR="00166B3B" w:rsidRPr="001864AB">
        <w:t>8</w:t>
      </w:r>
      <w:r w:rsidRPr="001864AB">
        <w:t>.1.1 teh navodil in dokazila o izpolnjevanju pogoj</w:t>
      </w:r>
      <w:r w:rsidR="0058640D" w:rsidRPr="001864AB">
        <w:t>ev za sodelovanje</w:t>
      </w:r>
      <w:r w:rsidRPr="001864AB">
        <w:t xml:space="preserve"> iz točk </w:t>
      </w:r>
      <w:r w:rsidR="00166B3B" w:rsidRPr="001864AB">
        <w:t>8</w:t>
      </w:r>
      <w:r w:rsidRPr="001864AB">
        <w:t>.1.2</w:t>
      </w:r>
      <w:r w:rsidR="0058640D" w:rsidRPr="001864AB">
        <w:t xml:space="preserve"> do </w:t>
      </w:r>
      <w:r w:rsidR="00166B3B" w:rsidRPr="001864AB">
        <w:t>8</w:t>
      </w:r>
      <w:r w:rsidR="0058640D" w:rsidRPr="001864AB">
        <w:t>.1.</w:t>
      </w:r>
      <w:r w:rsidR="00A96ECF">
        <w:t>5</w:t>
      </w:r>
      <w:r w:rsidRPr="001864AB">
        <w:t xml:space="preserve"> teh navodil predloži tudi sam. Naročnik si pridržuje pravico do preveritve verodostojnosti predloženih dokazil pri podpisniku le-teh.</w:t>
      </w:r>
    </w:p>
    <w:p w14:paraId="2133BD4E" w14:textId="77777777" w:rsidR="00261DF2" w:rsidRPr="001864AB" w:rsidRDefault="00261DF2" w:rsidP="005B48AD"/>
    <w:p w14:paraId="58F20A6A" w14:textId="77777777" w:rsidR="00261DF2" w:rsidRPr="001864AB" w:rsidRDefault="00261DF2" w:rsidP="005B48AD">
      <w:r w:rsidRPr="001864AB">
        <w:t xml:space="preserve">V kolikor ponudnik nima sedeža v </w:t>
      </w:r>
      <w:r w:rsidR="0058640D" w:rsidRPr="001864AB">
        <w:t xml:space="preserve">Republiki </w:t>
      </w:r>
      <w:r w:rsidRPr="001864AB">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1864AB" w:rsidRDefault="00261DF2" w:rsidP="005B48AD"/>
    <w:p w14:paraId="35B8EFB0" w14:textId="77777777" w:rsidR="00261DF2" w:rsidRPr="001864AB" w:rsidRDefault="00261DF2" w:rsidP="005B48AD">
      <w:r w:rsidRPr="001864AB">
        <w:t xml:space="preserve">Za skupne ponudbe in ponudbe s podizvajalci je potrebno upoštevati še točki </w:t>
      </w:r>
      <w:r w:rsidR="006E739F" w:rsidRPr="001864AB">
        <w:t>1</w:t>
      </w:r>
      <w:r w:rsidR="00166B3B" w:rsidRPr="001864AB">
        <w:t>0</w:t>
      </w:r>
      <w:r w:rsidRPr="001864AB">
        <w:t>.3.1 (Skupna ponudba) in 1</w:t>
      </w:r>
      <w:r w:rsidR="00166B3B" w:rsidRPr="001864AB">
        <w:t>0</w:t>
      </w:r>
      <w:r w:rsidRPr="001864AB">
        <w:t>.3.2 (Ponudba s podizvajalci) teh navodil.</w:t>
      </w:r>
    </w:p>
    <w:p w14:paraId="12CFF52D" w14:textId="77777777" w:rsidR="007738A6" w:rsidRPr="001864AB" w:rsidRDefault="007738A6" w:rsidP="005B48AD"/>
    <w:p w14:paraId="4EFD88B4" w14:textId="77777777" w:rsidR="003A77BA" w:rsidRPr="001864AB" w:rsidRDefault="00CE3D01" w:rsidP="003A77BA">
      <w:pPr>
        <w:pStyle w:val="Naslov3"/>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7556419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1864AB">
        <w:t>Razlogi za izključitev</w:t>
      </w:r>
      <w:bookmarkEnd w:id="112"/>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32A8459E" w:rsidR="001D49F5" w:rsidRPr="001864AB" w:rsidRDefault="001D49F5" w:rsidP="006339C5">
      <w:pPr>
        <w:numPr>
          <w:ilvl w:val="0"/>
          <w:numId w:val="10"/>
        </w:numPr>
        <w:ind w:left="426" w:hanging="284"/>
      </w:pPr>
      <w:r w:rsidRPr="001864AB">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1864AB" w:rsidRDefault="007C1BF9" w:rsidP="003A77BA"/>
    <w:p w14:paraId="40800536" w14:textId="77777777" w:rsidR="00D54431" w:rsidRPr="001864AB" w:rsidRDefault="007C1BF9" w:rsidP="00D54431">
      <w:pPr>
        <w:ind w:firstLine="392"/>
      </w:pPr>
      <w:r w:rsidRPr="001864AB">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19F1142F" w:rsidR="009559B9" w:rsidRPr="001864AB" w:rsidRDefault="009559B9"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3" w:name="_Toc464638529"/>
      <w:bookmarkStart w:id="114" w:name="_Toc175564193"/>
      <w:bookmarkStart w:id="115" w:name="_Toc336851742"/>
      <w:bookmarkStart w:id="116" w:name="_Toc336851790"/>
      <w:bookmarkEnd w:id="113"/>
      <w:r w:rsidRPr="001864AB">
        <w:t>Pogoji za sodelovanje glede ustreznosti za opravljanje poklicne dejavnosti</w:t>
      </w:r>
      <w:bookmarkEnd w:id="114"/>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22326566" w14:textId="66396533" w:rsidR="005A370E" w:rsidRPr="001864AB" w:rsidRDefault="00A80444" w:rsidP="00D54431">
      <w:pPr>
        <w:ind w:left="426"/>
      </w:pPr>
      <w:r w:rsidRPr="001864AB">
        <w:t>ESPD mora vsebovati vse potrebne podatke, da lahko naročnik v uradni evidenci preveri izpolnjevanje predmetnega pogoja. V kolikor takšna preveritev ne bo mogoča</w:t>
      </w:r>
      <w:r w:rsidR="00442953" w:rsidRPr="001864AB">
        <w:t>,</w:t>
      </w:r>
      <w:r w:rsidRPr="001864AB">
        <w:t xml:space="preserve"> bo naročnik od ponudnika zahteval predložitev </w:t>
      </w:r>
      <w:r w:rsidR="00EB3CFD" w:rsidRPr="001864AB">
        <w:t>kopije iz sodnega registra.</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7" w:name="_Toc464638533"/>
      <w:bookmarkStart w:id="118" w:name="_Toc175564194"/>
      <w:bookmarkEnd w:id="115"/>
      <w:bookmarkEnd w:id="116"/>
      <w:bookmarkEnd w:id="117"/>
      <w:r w:rsidRPr="001864AB">
        <w:lastRenderedPageBreak/>
        <w:t>Pogoji za sodelovanje glede ekonomskega in finančnega položaja</w:t>
      </w:r>
      <w:bookmarkEnd w:id="118"/>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353737A7" w14:textId="77777777" w:rsidR="00A80444" w:rsidRPr="001864AB" w:rsidRDefault="00A80444" w:rsidP="00164F36">
      <w:pPr>
        <w:ind w:firstLine="392"/>
      </w:pPr>
      <w:r w:rsidRPr="001864AB">
        <w:t>Gospodarski subjekti v ponudbi lahko skupno izpolnjujejo predmetni pogoj.</w:t>
      </w:r>
    </w:p>
    <w:p w14:paraId="225ECA33" w14:textId="591CD51D" w:rsidR="00A80444" w:rsidRPr="001864AB" w:rsidRDefault="00A80444" w:rsidP="00164F36">
      <w:pPr>
        <w:ind w:firstLine="392"/>
      </w:pPr>
    </w:p>
    <w:p w14:paraId="297FD9C6" w14:textId="77777777" w:rsidR="007C1BF9" w:rsidRPr="001864AB" w:rsidRDefault="007C1BF9" w:rsidP="00164F36">
      <w:pPr>
        <w:ind w:firstLine="392"/>
      </w:pPr>
      <w:r w:rsidRPr="001864AB">
        <w:t>DOKAZILO:</w:t>
      </w:r>
    </w:p>
    <w:p w14:paraId="28D25334" w14:textId="1D903C42" w:rsidR="007C1BF9" w:rsidRPr="001864AB" w:rsidRDefault="005150E9" w:rsidP="00164F36">
      <w:pPr>
        <w:tabs>
          <w:tab w:val="left" w:pos="817"/>
        </w:tabs>
        <w:ind w:left="392"/>
      </w:pPr>
      <w:r w:rsidRPr="001864AB">
        <w:t xml:space="preserve">Izpolnjen </w:t>
      </w:r>
      <w:r w:rsidRPr="001864AB">
        <w:rPr>
          <w:b/>
        </w:rPr>
        <w:t>obrazec ESPD</w:t>
      </w:r>
      <w:r w:rsidR="00A80444" w:rsidRPr="001864AB">
        <w:rPr>
          <w:b/>
        </w:rPr>
        <w:t xml:space="preserve"> </w:t>
      </w:r>
      <w:r w:rsidR="00A80444" w:rsidRPr="001864AB">
        <w:t>(v »Del IV: Pogoji za sodelovanje, Oddelek B: Ekonomski in finančni položaj«)</w:t>
      </w:r>
      <w:r w:rsidR="007C1BF9" w:rsidRPr="001864AB">
        <w:t>.</w:t>
      </w:r>
      <w:r w:rsidRPr="001864AB">
        <w:t xml:space="preserve"> </w:t>
      </w:r>
    </w:p>
    <w:p w14:paraId="27CEB64D" w14:textId="77777777" w:rsidR="005150E9" w:rsidRPr="001864AB" w:rsidRDefault="005150E9" w:rsidP="00164F36">
      <w:pPr>
        <w:tabs>
          <w:tab w:val="left" w:pos="817"/>
        </w:tabs>
        <w:ind w:left="392"/>
      </w:pPr>
    </w:p>
    <w:p w14:paraId="40347B98" w14:textId="31EFA71E" w:rsidR="005150E9" w:rsidRPr="001864AB" w:rsidRDefault="00A80444" w:rsidP="005150E9">
      <w:pPr>
        <w:ind w:left="426"/>
      </w:pPr>
      <w:r w:rsidRPr="001864AB">
        <w:t>ESPD mora vsebovati vse potrebne podatke</w:t>
      </w:r>
      <w:r w:rsidR="005150E9" w:rsidRPr="001864AB">
        <w:t>, da lahko naročnik v uradni evidenci preveri izpolnjevanje predmetnega pogoja. V kolikor takšna preveritev ne bo mogoča</w:t>
      </w:r>
      <w:r w:rsidR="00442953" w:rsidRPr="001864AB">
        <w:t>,</w:t>
      </w:r>
      <w:r w:rsidR="005150E9" w:rsidRPr="001864AB">
        <w:t xml:space="preserve"> bo naročnik od ponudnika zahteval predložitev </w:t>
      </w:r>
      <w:r w:rsidR="00EB3CFD" w:rsidRPr="001864AB">
        <w:t>potrdila bank o poravnanih obveznostih.</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19" w:name="_Toc464638539"/>
      <w:bookmarkStart w:id="120" w:name="_Toc464638541"/>
      <w:bookmarkStart w:id="121" w:name="_Toc464638544"/>
      <w:bookmarkStart w:id="122" w:name="_Toc464638546"/>
      <w:bookmarkStart w:id="123" w:name="_Toc175564195"/>
      <w:bookmarkStart w:id="124" w:name="_Toc336851743"/>
      <w:bookmarkStart w:id="125" w:name="_Toc336851791"/>
      <w:bookmarkEnd w:id="119"/>
      <w:bookmarkEnd w:id="120"/>
      <w:bookmarkEnd w:id="121"/>
      <w:bookmarkEnd w:id="122"/>
      <w:r w:rsidRPr="001864AB">
        <w:t>Pogoji za sodelovanje glede tehnične in strokovne sposobnosti</w:t>
      </w:r>
      <w:bookmarkEnd w:id="123"/>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18DBF930" w14:textId="27776BDD" w:rsidR="00EB3CFD" w:rsidRPr="00A9173F" w:rsidRDefault="00EB3CFD" w:rsidP="006339C5">
      <w:pPr>
        <w:numPr>
          <w:ilvl w:val="0"/>
          <w:numId w:val="13"/>
        </w:numPr>
        <w:ind w:left="426" w:hanging="284"/>
        <w:rPr>
          <w:rFonts w:cs="Arial"/>
          <w:i/>
          <w:sz w:val="18"/>
          <w:szCs w:val="18"/>
        </w:rPr>
      </w:pPr>
      <w:bookmarkStart w:id="126" w:name="_Hlk190334175"/>
      <w:bookmarkStart w:id="127" w:name="_Hlk190334544"/>
      <w:r w:rsidRPr="00A9173F">
        <w:t xml:space="preserve">Ponudnik </w:t>
      </w:r>
      <w:r w:rsidR="002B567E" w:rsidRPr="00A9173F">
        <w:t xml:space="preserve">zagotavlja, da </w:t>
      </w:r>
      <w:r w:rsidR="002B1FF2" w:rsidRPr="00A9173F">
        <w:t>bo</w:t>
      </w:r>
      <w:r w:rsidR="002B567E" w:rsidRPr="00A9173F">
        <w:t xml:space="preserve"> </w:t>
      </w:r>
      <w:r w:rsidR="002B1FF2" w:rsidRPr="00A9173F">
        <w:t xml:space="preserve">odstranjeval in odvažal </w:t>
      </w:r>
      <w:r w:rsidR="008043A4" w:rsidRPr="00A9173F">
        <w:rPr>
          <w:rFonts w:eastAsia="Times New Roman"/>
          <w:szCs w:val="20"/>
        </w:rPr>
        <w:t xml:space="preserve">na deponijo </w:t>
      </w:r>
      <w:r w:rsidR="002B1FF2" w:rsidRPr="00A9173F">
        <w:t xml:space="preserve">vse </w:t>
      </w:r>
      <w:r w:rsidR="002B567E" w:rsidRPr="00A9173F">
        <w:t>odpadk</w:t>
      </w:r>
      <w:r w:rsidR="002B1FF2" w:rsidRPr="00A9173F">
        <w:t>e</w:t>
      </w:r>
      <w:r w:rsidR="002B567E" w:rsidRPr="00A9173F">
        <w:t>, ki bodo nastali pri opravljanju storitev čiščenja in vzdrževanja parka</w:t>
      </w:r>
      <w:r w:rsidR="00A03916" w:rsidRPr="00A9173F">
        <w:rPr>
          <w:rFonts w:eastAsia="Times New Roman"/>
          <w:szCs w:val="20"/>
        </w:rPr>
        <w:t xml:space="preserve"> </w:t>
      </w:r>
      <w:r w:rsidR="002B1FF2" w:rsidRPr="00A9173F">
        <w:rPr>
          <w:rFonts w:eastAsia="Times New Roman"/>
          <w:szCs w:val="20"/>
        </w:rPr>
        <w:t>ter</w:t>
      </w:r>
      <w:r w:rsidR="00381B2D" w:rsidRPr="00A9173F">
        <w:rPr>
          <w:rFonts w:cs="Calibri"/>
        </w:rPr>
        <w:t xml:space="preserve"> </w:t>
      </w:r>
      <w:r w:rsidR="008043A4" w:rsidRPr="00A9173F">
        <w:rPr>
          <w:rFonts w:cs="Calibri"/>
        </w:rPr>
        <w:t xml:space="preserve"> da bo izvajal </w:t>
      </w:r>
      <w:r w:rsidR="00381B2D" w:rsidRPr="00A9173F">
        <w:rPr>
          <w:rFonts w:cs="Calibri"/>
        </w:rPr>
        <w:t>interventn</w:t>
      </w:r>
      <w:r w:rsidR="008043A4" w:rsidRPr="00A9173F">
        <w:rPr>
          <w:rFonts w:cs="Calibri"/>
        </w:rPr>
        <w:t>e</w:t>
      </w:r>
      <w:r w:rsidR="00381B2D" w:rsidRPr="00A9173F">
        <w:rPr>
          <w:rFonts w:cs="Calibri"/>
        </w:rPr>
        <w:t xml:space="preserve"> </w:t>
      </w:r>
      <w:r w:rsidR="008043A4" w:rsidRPr="00A9173F">
        <w:rPr>
          <w:rFonts w:cs="Calibri"/>
        </w:rPr>
        <w:t>storitve</w:t>
      </w:r>
      <w:r w:rsidR="00381B2D" w:rsidRPr="00A9173F">
        <w:rPr>
          <w:rFonts w:cs="Calibri"/>
        </w:rPr>
        <w:t xml:space="preserve"> ob vsakem času</w:t>
      </w:r>
      <w:bookmarkEnd w:id="126"/>
      <w:r w:rsidR="00D95852" w:rsidRPr="00A9173F">
        <w:rPr>
          <w:rFonts w:cs="Calibri"/>
        </w:rPr>
        <w:t>.</w:t>
      </w:r>
    </w:p>
    <w:bookmarkEnd w:id="127"/>
    <w:p w14:paraId="71B8E411" w14:textId="57E9F3B3" w:rsidR="00E248BB" w:rsidRPr="001864AB" w:rsidRDefault="00E248BB" w:rsidP="00E248BB">
      <w:pPr>
        <w:ind w:left="142"/>
      </w:pPr>
    </w:p>
    <w:p w14:paraId="64E14827" w14:textId="77777777" w:rsidR="00270A35" w:rsidRPr="001864AB" w:rsidRDefault="00270A35" w:rsidP="00596401">
      <w:pPr>
        <w:ind w:left="426"/>
      </w:pPr>
      <w:r w:rsidRPr="001864AB">
        <w:t xml:space="preserve">Gospodarski subjekti v ponudbi lahko skupno izpolnjujejo predmetni pogoj. Gospodarski </w:t>
      </w:r>
      <w:r w:rsidR="002C173A" w:rsidRPr="001864AB">
        <w:t>subjekt lahko uporabi zmogljivosti drugih subjektov, ne glede na pravno razmerje med njim in temi subjekti le, če bodo slednji izvajali storitve, za katere se zahtevajo te zmogljivosti.</w:t>
      </w:r>
    </w:p>
    <w:p w14:paraId="3199EB04" w14:textId="77777777" w:rsidR="00270A35" w:rsidRPr="001864AB" w:rsidRDefault="00270A35" w:rsidP="00366B65"/>
    <w:p w14:paraId="78D9D30A" w14:textId="77777777" w:rsidR="00164F36" w:rsidRPr="001864AB" w:rsidRDefault="00164F36" w:rsidP="00F60AF5">
      <w:pPr>
        <w:ind w:firstLine="426"/>
      </w:pPr>
      <w:r w:rsidRPr="001864AB">
        <w:t>DOKAZILO:</w:t>
      </w:r>
    </w:p>
    <w:p w14:paraId="578217A0" w14:textId="76FB8FF4" w:rsidR="00894096" w:rsidRDefault="00894096" w:rsidP="00F60AF5">
      <w:pPr>
        <w:tabs>
          <w:tab w:val="left" w:pos="817"/>
        </w:tabs>
        <w:ind w:left="392"/>
      </w:pPr>
      <w:r w:rsidRPr="001864AB">
        <w:t xml:space="preserve">Izpolnjen </w:t>
      </w:r>
      <w:r w:rsidRPr="00D95852">
        <w:t>obrazec ESPD</w:t>
      </w:r>
      <w:r w:rsidR="004B5BF5" w:rsidRPr="001864AB">
        <w:rPr>
          <w:b/>
        </w:rPr>
        <w:t xml:space="preserve"> </w:t>
      </w:r>
      <w:r w:rsidR="004B5BF5" w:rsidRPr="001864AB">
        <w:t xml:space="preserve">(v »Del IV: Pogoji za sodelovanje, Oddelek C: Tehnična in strokovna sposobnost, </w:t>
      </w:r>
      <w:r w:rsidR="00635BA0" w:rsidRPr="001864AB">
        <w:t>Za naročila storitev: Izvedba storitve določene vrste</w:t>
      </w:r>
      <w:r w:rsidR="004B5BF5" w:rsidRPr="001864AB">
        <w:t>«)</w:t>
      </w:r>
      <w:r w:rsidR="002B1FF2">
        <w:t xml:space="preserve"> in izjava ponudnika</w:t>
      </w:r>
      <w:r w:rsidR="008043A4">
        <w:t>.</w:t>
      </w:r>
    </w:p>
    <w:p w14:paraId="34D12BAB" w14:textId="43C40EA7" w:rsidR="00894096" w:rsidRPr="001864AB" w:rsidRDefault="00894096" w:rsidP="00F60AF5">
      <w:pPr>
        <w:tabs>
          <w:tab w:val="left" w:pos="817"/>
        </w:tabs>
        <w:ind w:left="392"/>
        <w:rPr>
          <w:b/>
        </w:rPr>
      </w:pPr>
    </w:p>
    <w:p w14:paraId="3A0D5995" w14:textId="2CE04168" w:rsidR="00CB2DBF" w:rsidRPr="001864AB" w:rsidRDefault="00CB2DBF" w:rsidP="00CB2DBF">
      <w:pPr>
        <w:numPr>
          <w:ilvl w:val="0"/>
          <w:numId w:val="13"/>
        </w:numPr>
        <w:ind w:left="426" w:hanging="284"/>
        <w:rPr>
          <w:rFonts w:cs="Arial"/>
          <w:i/>
          <w:sz w:val="18"/>
          <w:szCs w:val="18"/>
        </w:rPr>
      </w:pPr>
      <w:r w:rsidRPr="001864AB">
        <w:t xml:space="preserve">Ponudnik je v zadnjih treh letih, šteto od dneva objave obvestila o tem naročilu na portalu javnih naročil, uspešno izvedel (kar pomeni količinsko in kakovostno v skladu z naročilom) </w:t>
      </w:r>
      <w:r>
        <w:t xml:space="preserve">in </w:t>
      </w:r>
      <w:r w:rsidRPr="001864AB">
        <w:t xml:space="preserve">vsaj 12 mesecev neprekinjeno izvajal storitev </w:t>
      </w:r>
      <w:r>
        <w:t>čiščenja in vzdrževanja parkovnih površin</w:t>
      </w:r>
      <w:r w:rsidR="00357FB3">
        <w:t xml:space="preserve"> </w:t>
      </w:r>
      <w:r w:rsidRPr="001864AB">
        <w:t xml:space="preserve">v </w:t>
      </w:r>
      <w:r w:rsidR="009004BC">
        <w:t>skupni vrednosti</w:t>
      </w:r>
      <w:r w:rsidRPr="001864AB">
        <w:t xml:space="preserve"> minimalno </w:t>
      </w:r>
      <w:r>
        <w:t>5</w:t>
      </w:r>
      <w:r w:rsidRPr="001864AB">
        <w:t>0.000 EUR z DDV na letni ravni</w:t>
      </w:r>
      <w:r w:rsidR="00905498">
        <w:t xml:space="preserve"> in minimalni površini 15.000 m</w:t>
      </w:r>
      <w:r w:rsidR="00905498">
        <w:rPr>
          <w:rFonts w:ascii="Garamond" w:hAnsi="Garamond"/>
        </w:rPr>
        <w:t>²</w:t>
      </w:r>
      <w:r w:rsidRPr="001864AB">
        <w:t xml:space="preserve">. Ponudnik predloži najmanj 2 primerljiva pravna posla. </w:t>
      </w:r>
      <w:r w:rsidRPr="001864AB">
        <w:rPr>
          <w:rFonts w:eastAsia="Times New Roman"/>
          <w:szCs w:val="20"/>
        </w:rPr>
        <w:t>Referenco mora v primeru skupne ponudbe, podati vodilni partner ponudnikov.</w:t>
      </w:r>
    </w:p>
    <w:p w14:paraId="2D32800C" w14:textId="77777777" w:rsidR="00CB2DBF" w:rsidRDefault="00CB2DBF" w:rsidP="00CB2DBF">
      <w:pPr>
        <w:ind w:left="142"/>
      </w:pPr>
    </w:p>
    <w:p w14:paraId="40435289" w14:textId="77777777" w:rsidR="00CB2DBF" w:rsidRPr="001864AB" w:rsidRDefault="00CB2DBF" w:rsidP="00CB2DBF">
      <w:pPr>
        <w:ind w:left="426"/>
      </w:pPr>
      <w:r w:rsidRPr="001864AB">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1C233C6" w14:textId="77777777" w:rsidR="00CB2DBF" w:rsidRPr="001864AB" w:rsidRDefault="00CB2DBF" w:rsidP="00CB2DBF"/>
    <w:p w14:paraId="4249233F" w14:textId="77777777" w:rsidR="00CB2DBF" w:rsidRPr="001864AB" w:rsidRDefault="00CB2DBF" w:rsidP="00CB2DBF">
      <w:pPr>
        <w:ind w:firstLine="426"/>
      </w:pPr>
      <w:r w:rsidRPr="001864AB">
        <w:t>DOKAZILO:</w:t>
      </w:r>
    </w:p>
    <w:p w14:paraId="0ADA0C85" w14:textId="77777777" w:rsidR="00CB2DBF" w:rsidRPr="001864AB" w:rsidRDefault="00CB2DBF" w:rsidP="00CB2DBF">
      <w:pPr>
        <w:tabs>
          <w:tab w:val="left" w:pos="817"/>
        </w:tabs>
        <w:ind w:left="392"/>
        <w:rPr>
          <w:b/>
        </w:rPr>
      </w:pPr>
      <w:r w:rsidRPr="001864AB">
        <w:t xml:space="preserve">Izpolnjen </w:t>
      </w:r>
      <w:r w:rsidRPr="00D95852">
        <w:t>obrazec ESPD</w:t>
      </w:r>
      <w:r w:rsidRPr="001864AB">
        <w:rPr>
          <w:b/>
        </w:rPr>
        <w:t xml:space="preserve"> </w:t>
      </w:r>
      <w:r w:rsidRPr="001864AB">
        <w:t>(v »Del IV: Pogoji za sodelovanje, Oddelek C: Tehnična in strokovna sposobnost, Za naročila storitev: Izvedba storitve določene vrste«) in referenčno potrdilo.</w:t>
      </w:r>
    </w:p>
    <w:p w14:paraId="2DC4F340" w14:textId="14F3CE62" w:rsidR="001A5220" w:rsidRDefault="001A5220" w:rsidP="001A5220">
      <w:pPr>
        <w:tabs>
          <w:tab w:val="left" w:pos="817"/>
        </w:tabs>
        <w:rPr>
          <w:b/>
        </w:rPr>
      </w:pPr>
    </w:p>
    <w:p w14:paraId="6CA0847B" w14:textId="77777777" w:rsidR="001A5220" w:rsidRPr="001864AB" w:rsidRDefault="001A5220" w:rsidP="001A5220">
      <w:pPr>
        <w:spacing w:after="160" w:line="259" w:lineRule="auto"/>
        <w:contextualSpacing/>
        <w:rPr>
          <w:rFonts w:eastAsia="Arial" w:cs="Arial"/>
          <w:szCs w:val="20"/>
          <w:lang w:eastAsia="sl-SI"/>
        </w:rPr>
      </w:pPr>
    </w:p>
    <w:p w14:paraId="26ED949F" w14:textId="77777777" w:rsidR="002D6CB5" w:rsidRPr="001864AB" w:rsidRDefault="001B0726" w:rsidP="00D63EF4">
      <w:pPr>
        <w:pStyle w:val="Naslov3"/>
      </w:pPr>
      <w:bookmarkStart w:id="128" w:name="_Toc175564196"/>
      <w:r w:rsidRPr="001864AB">
        <w:t>Kadrovski pogoji oziroma sposobnost</w:t>
      </w:r>
      <w:bookmarkEnd w:id="124"/>
      <w:bookmarkEnd w:id="125"/>
      <w:bookmarkEnd w:id="128"/>
      <w:r w:rsidR="00B37EA3" w:rsidRPr="001864AB">
        <w:t xml:space="preserve"> </w:t>
      </w:r>
    </w:p>
    <w:p w14:paraId="036B5582" w14:textId="37548C43" w:rsidR="004F093D" w:rsidRPr="001864AB" w:rsidRDefault="004F093D" w:rsidP="004F093D">
      <w:pPr>
        <w:rPr>
          <w:rFonts w:cs="Arial"/>
          <w:i/>
          <w:sz w:val="18"/>
          <w:szCs w:val="18"/>
          <w:highlight w:val="yellow"/>
        </w:rPr>
      </w:pPr>
    </w:p>
    <w:p w14:paraId="4DE304AB" w14:textId="0D1742D6" w:rsidR="00DB7174" w:rsidRPr="001864AB" w:rsidRDefault="00DB7174" w:rsidP="00ED4862">
      <w:pPr>
        <w:spacing w:after="5" w:line="240" w:lineRule="auto"/>
        <w:contextualSpacing/>
        <w:rPr>
          <w:rFonts w:eastAsia="Arial" w:cs="Arial"/>
          <w:szCs w:val="20"/>
          <w:lang w:eastAsia="sl-SI"/>
        </w:rPr>
      </w:pPr>
      <w:r w:rsidRPr="001864AB">
        <w:t xml:space="preserve">1. Ponudnik </w:t>
      </w:r>
      <w:r w:rsidR="00ED4862">
        <w:t>ima zaposleno ustrezno tehnično osebje z znanjem slovenskega jezika, ki bo sodelovalo pri izvedbi naročila</w:t>
      </w:r>
      <w:r w:rsidR="00D95852">
        <w:t xml:space="preserve"> v skladu s tehničnimi specifikacijami naročnika</w:t>
      </w:r>
      <w:r w:rsidRPr="001864AB">
        <w:rPr>
          <w:rFonts w:eastAsia="Times New Roman" w:cs="Arial"/>
          <w:bCs/>
          <w:szCs w:val="20"/>
          <w:lang w:eastAsia="sl-SI"/>
        </w:rPr>
        <w:t>.</w:t>
      </w:r>
      <w:r w:rsidRPr="001864AB">
        <w:rPr>
          <w:rFonts w:eastAsia="Arial" w:cs="Arial"/>
          <w:szCs w:val="20"/>
          <w:lang w:eastAsia="sl-SI"/>
        </w:rPr>
        <w:t xml:space="preserve"> </w:t>
      </w:r>
    </w:p>
    <w:p w14:paraId="1936EC04" w14:textId="77777777" w:rsidR="00DB7174" w:rsidRPr="001864AB" w:rsidRDefault="00DB7174" w:rsidP="00DB7174">
      <w:pPr>
        <w:spacing w:after="160" w:line="259" w:lineRule="auto"/>
        <w:contextualSpacing/>
        <w:rPr>
          <w:rFonts w:eastAsia="Arial" w:cs="Arial"/>
          <w:szCs w:val="20"/>
          <w:lang w:eastAsia="sl-SI"/>
        </w:rPr>
      </w:pPr>
    </w:p>
    <w:p w14:paraId="6B090B66" w14:textId="77777777" w:rsidR="00DB7174" w:rsidRPr="00A01350" w:rsidRDefault="00DB7174" w:rsidP="00DB7174">
      <w:pPr>
        <w:spacing w:after="160" w:line="259" w:lineRule="auto"/>
        <w:contextualSpacing/>
        <w:rPr>
          <w:rFonts w:eastAsia="Arial" w:cs="Arial"/>
          <w:szCs w:val="20"/>
          <w:lang w:eastAsia="sl-SI"/>
        </w:rPr>
      </w:pPr>
      <w:r w:rsidRPr="00A01350">
        <w:rPr>
          <w:rFonts w:eastAsia="Arial" w:cs="Arial"/>
          <w:szCs w:val="20"/>
          <w:lang w:eastAsia="sl-SI"/>
        </w:rPr>
        <w:t>DOKAZILO:</w:t>
      </w:r>
    </w:p>
    <w:p w14:paraId="1229EC36" w14:textId="1A0DC602" w:rsidR="00DB7174" w:rsidRPr="001864AB" w:rsidRDefault="00DB7174" w:rsidP="00DB7174">
      <w:pPr>
        <w:spacing w:after="160" w:line="259" w:lineRule="auto"/>
        <w:contextualSpacing/>
        <w:rPr>
          <w:rFonts w:eastAsia="Arial" w:cs="Arial"/>
          <w:szCs w:val="20"/>
          <w:lang w:eastAsia="sl-SI"/>
        </w:rPr>
      </w:pPr>
      <w:r w:rsidRPr="001864AB">
        <w:t xml:space="preserve">Izpolnjen </w:t>
      </w:r>
      <w:r w:rsidRPr="00D95852">
        <w:t>obrazec ESPD</w:t>
      </w:r>
      <w:r w:rsidRPr="001864AB">
        <w:rPr>
          <w:b/>
        </w:rPr>
        <w:t xml:space="preserve"> </w:t>
      </w:r>
      <w:r w:rsidRPr="001864AB">
        <w:t>(v »Del IV: Pogoji za sodelovanje, Oddelek C: Tehnična in strokovna sposobnost, Izobrazba in strokovna usposobljenost«)</w:t>
      </w:r>
      <w:r w:rsidR="00BD1B14">
        <w:t xml:space="preserve"> in dokazila</w:t>
      </w:r>
      <w:r w:rsidRPr="001864AB">
        <w:t>.</w:t>
      </w:r>
    </w:p>
    <w:p w14:paraId="530E8812" w14:textId="03BD887F" w:rsidR="00DB7174" w:rsidRPr="001864AB" w:rsidRDefault="00DB7174" w:rsidP="00ED4862">
      <w:pPr>
        <w:tabs>
          <w:tab w:val="left" w:pos="817"/>
        </w:tabs>
      </w:pPr>
      <w:r w:rsidRPr="001864AB">
        <w:lastRenderedPageBreak/>
        <w:t>Ponudnik mora naročniku predložiti dokazila</w:t>
      </w:r>
      <w:r w:rsidR="00315965">
        <w:t>,</w:t>
      </w:r>
      <w:r w:rsidRPr="001864AB">
        <w:t xml:space="preserve"> </w:t>
      </w:r>
      <w:r w:rsidR="009717FE">
        <w:t>in sicer</w:t>
      </w:r>
      <w:r w:rsidRPr="001864AB">
        <w:t xml:space="preserve"> </w:t>
      </w:r>
      <w:r w:rsidRPr="001864AB">
        <w:rPr>
          <w:rFonts w:eastAsia="Times New Roman"/>
          <w:szCs w:val="20"/>
        </w:rPr>
        <w:t>seznam zaposlenih, ki bodo opravljali razpisano storitev na območju bolnišnice</w:t>
      </w:r>
      <w:r w:rsidR="00315965">
        <w:rPr>
          <w:rFonts w:eastAsia="Times New Roman"/>
          <w:szCs w:val="20"/>
        </w:rPr>
        <w:t xml:space="preserve">, </w:t>
      </w:r>
      <w:r w:rsidR="00315965" w:rsidRPr="00315965">
        <w:rPr>
          <w:rFonts w:eastAsia="Times New Roman"/>
          <w:color w:val="0070C0"/>
          <w:szCs w:val="20"/>
        </w:rPr>
        <w:t>dokazila o zaposlitvi za nedoločen čas</w:t>
      </w:r>
      <w:r w:rsidR="00315965">
        <w:rPr>
          <w:rFonts w:eastAsia="Times New Roman"/>
          <w:szCs w:val="20"/>
        </w:rPr>
        <w:t>,</w:t>
      </w:r>
      <w:r w:rsidR="00D95852">
        <w:rPr>
          <w:rFonts w:eastAsia="Times New Roman"/>
          <w:szCs w:val="20"/>
        </w:rPr>
        <w:t xml:space="preserve"> v skladu s tehničnimi specifikacijami naročnika</w:t>
      </w:r>
      <w:r w:rsidR="00CB2DBF">
        <w:rPr>
          <w:rFonts w:eastAsia="Times New Roman"/>
          <w:szCs w:val="20"/>
        </w:rPr>
        <w:t>.</w:t>
      </w:r>
    </w:p>
    <w:p w14:paraId="26ECC3D4" w14:textId="50299362" w:rsidR="00DB7174" w:rsidRPr="001864AB" w:rsidRDefault="00DB7174" w:rsidP="00ED4862">
      <w:pPr>
        <w:spacing w:after="160" w:line="259" w:lineRule="auto"/>
        <w:ind w:left="426"/>
        <w:contextualSpacing/>
      </w:pPr>
    </w:p>
    <w:p w14:paraId="3A0C7610" w14:textId="3A00170C" w:rsidR="00A80829" w:rsidRPr="001864AB" w:rsidRDefault="008719FF" w:rsidP="00F60AF5">
      <w:pPr>
        <w:pStyle w:val="Naslov1"/>
      </w:pPr>
      <w:bookmarkStart w:id="129" w:name="_Toc336851744"/>
      <w:bookmarkStart w:id="130" w:name="_Toc336851792"/>
      <w:bookmarkStart w:id="131" w:name="_Toc175564197"/>
      <w:r w:rsidRPr="001864AB">
        <w:rPr>
          <w:caps w:val="0"/>
        </w:rPr>
        <w:t>MERILA</w:t>
      </w:r>
      <w:bookmarkEnd w:id="129"/>
      <w:bookmarkEnd w:id="130"/>
      <w:bookmarkEnd w:id="131"/>
    </w:p>
    <w:p w14:paraId="01751DED" w14:textId="2F7FB196" w:rsidR="001A5220" w:rsidRPr="001864AB" w:rsidRDefault="00DB287C" w:rsidP="001A5220">
      <w:pPr>
        <w:rPr>
          <w:rFonts w:cs="Arial"/>
          <w:i/>
          <w:sz w:val="18"/>
          <w:szCs w:val="18"/>
        </w:rPr>
      </w:pPr>
      <w:r w:rsidRPr="001864AB">
        <w:t xml:space="preserve">Merilo za izbor najugodnejšega ponudnika </w:t>
      </w:r>
      <w:r w:rsidR="00562109" w:rsidRPr="001864AB">
        <w:t xml:space="preserve">je ekonomsko najugodnejša ponudba </w:t>
      </w:r>
      <w:r w:rsidR="0073283A" w:rsidRPr="001864AB">
        <w:t>določena na podlagi najnižje ponudbene cene za vso količino v EUR z DDV</w:t>
      </w:r>
      <w:r w:rsidR="006339C5" w:rsidRPr="001864AB">
        <w:t>.</w:t>
      </w:r>
      <w:r w:rsidR="0073283A" w:rsidRPr="001864AB">
        <w:t xml:space="preserve"> </w:t>
      </w:r>
    </w:p>
    <w:p w14:paraId="27783316" w14:textId="454EAF3D" w:rsidR="00562109" w:rsidRPr="001864AB" w:rsidRDefault="008719FF" w:rsidP="00DB287C">
      <w:pPr>
        <w:pStyle w:val="Naslov1"/>
      </w:pPr>
      <w:bookmarkStart w:id="132" w:name="_Toc175564198"/>
      <w:r w:rsidRPr="001864AB">
        <w:rPr>
          <w:caps w:val="0"/>
        </w:rPr>
        <w:t>PONUDBA</w:t>
      </w:r>
      <w:bookmarkEnd w:id="132"/>
    </w:p>
    <w:p w14:paraId="494C9F92" w14:textId="51ED5ABD" w:rsidR="00120550" w:rsidRPr="001864AB" w:rsidRDefault="008719FF" w:rsidP="00120550">
      <w:pPr>
        <w:pStyle w:val="Naslov2"/>
      </w:pPr>
      <w:bookmarkStart w:id="133" w:name="_Toc336851746"/>
      <w:bookmarkStart w:id="134" w:name="_Toc336851794"/>
      <w:bookmarkStart w:id="135" w:name="_Toc175564199"/>
      <w:r w:rsidRPr="001864AB">
        <w:t>P</w:t>
      </w:r>
      <w:r w:rsidR="00120550" w:rsidRPr="001864AB">
        <w:t>onudbena dokumentacija</w:t>
      </w:r>
      <w:bookmarkEnd w:id="133"/>
      <w:bookmarkEnd w:id="134"/>
      <w:bookmarkEnd w:id="135"/>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436A69BF" w:rsidR="006339C5" w:rsidRPr="000A687D" w:rsidRDefault="006339C5" w:rsidP="006339C5">
      <w:pPr>
        <w:pStyle w:val="Odstavekseznama"/>
        <w:numPr>
          <w:ilvl w:val="0"/>
          <w:numId w:val="5"/>
        </w:numPr>
      </w:pPr>
      <w:r w:rsidRPr="000A687D">
        <w:t>obrazec »Ponudba«,</w:t>
      </w:r>
    </w:p>
    <w:p w14:paraId="0E0D1DB6" w14:textId="2FC6D2AC" w:rsidR="009A5588" w:rsidRPr="000A687D" w:rsidRDefault="0017485A" w:rsidP="006339C5">
      <w:pPr>
        <w:pStyle w:val="Odstavekseznama"/>
        <w:numPr>
          <w:ilvl w:val="0"/>
          <w:numId w:val="5"/>
        </w:numPr>
      </w:pPr>
      <w:r>
        <w:t>i</w:t>
      </w:r>
      <w:r w:rsidR="009A5588" w:rsidRPr="000A687D">
        <w:t>zpolnjen obrazec »</w:t>
      </w:r>
      <w:r w:rsidR="00795396" w:rsidRPr="000A687D">
        <w:t>ESPD</w:t>
      </w:r>
      <w:r w:rsidR="009A5588" w:rsidRPr="000A687D">
        <w:t>«</w:t>
      </w:r>
      <w:r w:rsidR="00795396" w:rsidRPr="000A687D">
        <w:t xml:space="preserve"> (za vse gospodarske subjekte v ponudbi)</w:t>
      </w:r>
    </w:p>
    <w:p w14:paraId="2839867E" w14:textId="2A7CCC90" w:rsidR="009A5588" w:rsidRDefault="0017485A" w:rsidP="006339C5">
      <w:pPr>
        <w:pStyle w:val="Odstavekseznama"/>
        <w:numPr>
          <w:ilvl w:val="0"/>
          <w:numId w:val="5"/>
        </w:numPr>
      </w:pPr>
      <w:r>
        <w:t>i</w:t>
      </w:r>
      <w:r w:rsidR="009A5588" w:rsidRPr="000A687D">
        <w:t>zpolnjen obrazec »</w:t>
      </w:r>
      <w:r w:rsidR="00795396" w:rsidRPr="000A687D">
        <w:t>Soglasje podizvajalca</w:t>
      </w:r>
      <w:r w:rsidR="009A5588" w:rsidRPr="000A687D">
        <w:t>«</w:t>
      </w:r>
      <w:r w:rsidR="00795396" w:rsidRPr="000A687D">
        <w:t xml:space="preserve"> (v primeru, da ponudnik nastopa s podizvajalci in podizvajalci to zahtevajo)</w:t>
      </w:r>
      <w:r w:rsidR="00CB2DBF">
        <w:t>,</w:t>
      </w:r>
    </w:p>
    <w:p w14:paraId="60442F7F" w14:textId="4483D738" w:rsidR="00CB2DBF" w:rsidRPr="000A687D" w:rsidRDefault="0017485A" w:rsidP="006339C5">
      <w:pPr>
        <w:pStyle w:val="Odstavekseznama"/>
        <w:numPr>
          <w:ilvl w:val="0"/>
          <w:numId w:val="5"/>
        </w:numPr>
      </w:pPr>
      <w:r>
        <w:t>i</w:t>
      </w:r>
      <w:r w:rsidR="00301C05">
        <w:t>zpolnjen obrazec »Reference«,</w:t>
      </w:r>
    </w:p>
    <w:p w14:paraId="41E94C2A" w14:textId="5CDEDA40" w:rsidR="00795396" w:rsidRPr="000A687D" w:rsidRDefault="00795396" w:rsidP="006339C5">
      <w:pPr>
        <w:pStyle w:val="Odstavekseznama"/>
        <w:numPr>
          <w:ilvl w:val="0"/>
          <w:numId w:val="5"/>
        </w:numPr>
      </w:pPr>
      <w:r w:rsidRPr="000A687D">
        <w:t xml:space="preserve">Dokazila v zvezi z izpolnjevanjem </w:t>
      </w:r>
      <w:r w:rsidR="00BD1B14">
        <w:t xml:space="preserve">pogojev iz poglavja 8 in </w:t>
      </w:r>
      <w:r w:rsidRPr="000A687D">
        <w:t>zahtev</w:t>
      </w:r>
      <w:r w:rsidR="00BD1B14">
        <w:t xml:space="preserve"> iz</w:t>
      </w:r>
      <w:r w:rsidR="00A01350" w:rsidRPr="000A687D">
        <w:t xml:space="preserve"> tehničnih specifikacij</w:t>
      </w:r>
      <w:r w:rsidR="003017AB" w:rsidRPr="000A687D">
        <w:t>,</w:t>
      </w:r>
    </w:p>
    <w:p w14:paraId="2E1BD089" w14:textId="27B76E93" w:rsidR="00120550" w:rsidRDefault="0017485A" w:rsidP="006339C5">
      <w:pPr>
        <w:pStyle w:val="Odstavekseznama"/>
        <w:numPr>
          <w:ilvl w:val="0"/>
          <w:numId w:val="5"/>
        </w:numPr>
      </w:pPr>
      <w:r>
        <w:t>i</w:t>
      </w:r>
      <w:r w:rsidR="006339C5" w:rsidRPr="003017AB">
        <w:t>zpolnjen vzorec pogodbe</w:t>
      </w:r>
      <w:r w:rsidR="0042034B">
        <w:t xml:space="preserve"> o opravljanju storitev čiščenja in vzdrževanja bolnišničnih parkovnih površin,</w:t>
      </w:r>
    </w:p>
    <w:p w14:paraId="23968115" w14:textId="5A7417A7" w:rsidR="00A3278E" w:rsidRPr="00A3278E" w:rsidRDefault="00A3278E" w:rsidP="00A3278E">
      <w:pPr>
        <w:pStyle w:val="Odstavekseznama"/>
        <w:numPr>
          <w:ilvl w:val="0"/>
          <w:numId w:val="5"/>
        </w:numPr>
        <w:rPr>
          <w:rFonts w:cs="Arial"/>
          <w:szCs w:val="20"/>
        </w:rPr>
      </w:pPr>
      <w:r>
        <w:rPr>
          <w:rFonts w:cs="Arial"/>
          <w:szCs w:val="20"/>
        </w:rPr>
        <w:t xml:space="preserve">izpolnjen vzorec </w:t>
      </w:r>
      <w:r w:rsidRPr="00A3278E">
        <w:rPr>
          <w:rFonts w:cs="Arial"/>
          <w:szCs w:val="20"/>
        </w:rPr>
        <w:t xml:space="preserve">pogodbe o skupnih ukrepih </w:t>
      </w:r>
      <w:r w:rsidRPr="00A3278E">
        <w:rPr>
          <w:rFonts w:cs="Arial"/>
          <w:bCs/>
          <w:szCs w:val="20"/>
          <w:lang w:eastAsia="zh-CN"/>
        </w:rPr>
        <w:t>zagotavljanj</w:t>
      </w:r>
      <w:r>
        <w:rPr>
          <w:rFonts w:cs="Arial"/>
          <w:bCs/>
          <w:szCs w:val="20"/>
          <w:lang w:eastAsia="zh-CN"/>
        </w:rPr>
        <w:t>u</w:t>
      </w:r>
      <w:r w:rsidRPr="00A3278E">
        <w:rPr>
          <w:rFonts w:cs="Arial"/>
          <w:bCs/>
          <w:szCs w:val="20"/>
          <w:lang w:eastAsia="zh-CN"/>
        </w:rPr>
        <w:t xml:space="preserve"> varnosti in zdravja pri delu</w:t>
      </w:r>
    </w:p>
    <w:p w14:paraId="51040DE9" w14:textId="1A781F79" w:rsidR="00A3278E" w:rsidRPr="003017AB" w:rsidRDefault="00A3278E" w:rsidP="00A3278E">
      <w:pPr>
        <w:pStyle w:val="Odstavekseznama"/>
      </w:pPr>
      <w:r w:rsidRPr="00A3278E">
        <w:rPr>
          <w:rFonts w:cs="Arial"/>
          <w:bCs/>
          <w:szCs w:val="20"/>
          <w:lang w:eastAsia="zh-CN"/>
        </w:rPr>
        <w:t>ter varstva pred požarom na skupnem delovišču</w:t>
      </w:r>
      <w:r w:rsidR="002A78F5">
        <w:rPr>
          <w:rFonts w:cs="Arial"/>
          <w:bCs/>
          <w:szCs w:val="20"/>
          <w:lang w:eastAsia="zh-CN"/>
        </w:rPr>
        <w:t>.</w:t>
      </w:r>
    </w:p>
    <w:p w14:paraId="7C1BD31C" w14:textId="4C9969EF" w:rsidR="00FE710B" w:rsidRPr="001864AB" w:rsidRDefault="009A5588" w:rsidP="00DB7174">
      <w:pPr>
        <w:ind w:left="360"/>
        <w:rPr>
          <w:rFonts w:cs="Arial"/>
          <w:i/>
          <w:sz w:val="18"/>
          <w:szCs w:val="18"/>
          <w:highlight w:val="yellow"/>
        </w:rPr>
      </w:pPr>
      <w:r w:rsidRPr="001864AB">
        <w:rPr>
          <w:rFonts w:cs="Arial"/>
          <w:i/>
          <w:sz w:val="18"/>
          <w:szCs w:val="18"/>
          <w:highlight w:val="yellow"/>
        </w:rPr>
        <w:t xml:space="preserve"> </w:t>
      </w:r>
    </w:p>
    <w:p w14:paraId="527ED3FB" w14:textId="77777777" w:rsidR="00E412EB" w:rsidRPr="001864AB" w:rsidRDefault="00E412EB" w:rsidP="00D61EA1">
      <w:pPr>
        <w:rPr>
          <w:highlight w:val="yellow"/>
        </w:rPr>
      </w:pPr>
    </w:p>
    <w:p w14:paraId="669712EE" w14:textId="26E0B105" w:rsidR="009A5588" w:rsidRPr="001864AB" w:rsidRDefault="009A5588" w:rsidP="009A5588">
      <w:r w:rsidRPr="001864AB">
        <w:t>Ponudnik v ponudbi priloži dokumente, ki so navedeni v tej točki.</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36" w:name="_Toc175564200"/>
      <w:r w:rsidRPr="001864AB">
        <w:t>S</w:t>
      </w:r>
      <w:r w:rsidR="00974AB6" w:rsidRPr="001864AB">
        <w:t>estavljanje ponudbe</w:t>
      </w:r>
      <w:bookmarkEnd w:id="136"/>
    </w:p>
    <w:p w14:paraId="64447A67" w14:textId="77777777" w:rsidR="00BB1E26" w:rsidRPr="001864AB" w:rsidRDefault="00974AB6" w:rsidP="007F00EE">
      <w:pPr>
        <w:pStyle w:val="Naslov3"/>
      </w:pPr>
      <w:bookmarkStart w:id="137" w:name="_Toc464638554"/>
      <w:bookmarkStart w:id="138" w:name="_Toc175564201"/>
      <w:bookmarkEnd w:id="137"/>
      <w:r w:rsidRPr="001864AB">
        <w:t>Dokazila o izpolnjevanju zahtev iz tehničnih specifikacij</w:t>
      </w:r>
      <w:bookmarkEnd w:id="138"/>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9" w:name="_Toc464638557"/>
      <w:bookmarkStart w:id="140" w:name="_Toc464638559"/>
      <w:bookmarkStart w:id="141" w:name="_Toc336851749"/>
      <w:bookmarkStart w:id="142" w:name="_Toc336851797"/>
      <w:bookmarkStart w:id="143" w:name="_Toc175564202"/>
      <w:bookmarkStart w:id="144" w:name="_Toc336851748"/>
      <w:bookmarkStart w:id="145" w:name="_Toc336851796"/>
      <w:bookmarkEnd w:id="139"/>
      <w:bookmarkEnd w:id="140"/>
      <w:r w:rsidRPr="001864AB">
        <w:t>Obrazec »</w:t>
      </w:r>
      <w:bookmarkEnd w:id="141"/>
      <w:bookmarkEnd w:id="142"/>
      <w:r w:rsidR="00974AB6" w:rsidRPr="001864AB">
        <w:t>ESPD</w:t>
      </w:r>
      <w:r w:rsidRPr="001864AB">
        <w:t>«</w:t>
      </w:r>
      <w:r w:rsidR="00974AB6" w:rsidRPr="001864AB">
        <w:t xml:space="preserve"> za vse gospodarske subjekte</w:t>
      </w:r>
      <w:bookmarkEnd w:id="143"/>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w:t>
      </w:r>
      <w:r w:rsidRPr="001864AB">
        <w:rPr>
          <w:rFonts w:cs="Arial"/>
          <w:szCs w:val="20"/>
          <w:lang w:eastAsia="sl-SI"/>
        </w:rPr>
        <w:lastRenderedPageBreak/>
        <w:t xml:space="preserve">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6"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7" w:name="_Hlk531606225"/>
      <w:r w:rsidRPr="001864AB">
        <w:t>pri čemer se v slednjem primeru v skladu Splošnimi pogoji uporabe sistema e-JN šteje, da je oddan pravno zavezujoč dokument, ki ima enako veljavnost kot podpisan</w:t>
      </w:r>
      <w:bookmarkEnd w:id="147"/>
      <w:r w:rsidRPr="001864AB">
        <w:t xml:space="preserve">. </w:t>
      </w:r>
    </w:p>
    <w:bookmarkEnd w:id="146"/>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8" w:name="_Toc466382905"/>
      <w:bookmarkStart w:id="149" w:name="_Toc466382906"/>
      <w:bookmarkStart w:id="150" w:name="_Toc175564203"/>
      <w:bookmarkEnd w:id="148"/>
      <w:bookmarkEnd w:id="149"/>
      <w:r w:rsidRPr="001864AB">
        <w:t>Obrazec »Predračun«</w:t>
      </w:r>
      <w:bookmarkEnd w:id="150"/>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51" w:name="_Toc509686755"/>
      <w:bookmarkStart w:id="152" w:name="_Toc509690863"/>
      <w:bookmarkStart w:id="153" w:name="_Toc509692020"/>
      <w:bookmarkStart w:id="154" w:name="_Toc175564204"/>
      <w:bookmarkEnd w:id="144"/>
      <w:bookmarkEnd w:id="145"/>
      <w:bookmarkEnd w:id="151"/>
      <w:bookmarkEnd w:id="152"/>
      <w:bookmarkEnd w:id="153"/>
      <w:r w:rsidRPr="001864AB">
        <w:t xml:space="preserve">Finančno </w:t>
      </w:r>
      <w:r w:rsidR="00D65E97" w:rsidRPr="001864AB">
        <w:t>Zavarovanje</w:t>
      </w:r>
      <w:bookmarkEnd w:id="154"/>
      <w:r w:rsidR="00D65E97" w:rsidRPr="001864AB">
        <w:t xml:space="preserve"> </w:t>
      </w:r>
    </w:p>
    <w:p w14:paraId="1856577E" w14:textId="2C7A9828" w:rsidR="00446880" w:rsidRPr="001864AB"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5" w:name="_Hlk508788160"/>
    </w:p>
    <w:bookmarkEnd w:id="155"/>
    <w:p w14:paraId="43672BFA" w14:textId="77777777" w:rsidR="00446880" w:rsidRPr="001864AB" w:rsidRDefault="00446880" w:rsidP="005178B0"/>
    <w:p w14:paraId="680F004B" w14:textId="77777777" w:rsidR="006374E6" w:rsidRPr="001864AB" w:rsidRDefault="005027BF" w:rsidP="006374E6">
      <w:pPr>
        <w:pStyle w:val="Naslov4"/>
      </w:pPr>
      <w:bookmarkStart w:id="156" w:name="_Toc175564205"/>
      <w:r w:rsidRPr="001864AB">
        <w:t>Zavarovanje</w:t>
      </w:r>
      <w:r w:rsidR="006374E6" w:rsidRPr="001864AB">
        <w:t xml:space="preserve"> za dobro izvedbo pogodbenih obveznosti</w:t>
      </w:r>
      <w:bookmarkEnd w:id="156"/>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7" w:name="_Toc509686761"/>
      <w:bookmarkStart w:id="158" w:name="_Toc509690869"/>
      <w:bookmarkStart w:id="159" w:name="_Toc509692026"/>
      <w:bookmarkStart w:id="160" w:name="_Toc175564206"/>
      <w:bookmarkEnd w:id="157"/>
      <w:bookmarkEnd w:id="158"/>
      <w:bookmarkEnd w:id="159"/>
      <w:r w:rsidRPr="001864AB">
        <w:t>D</w:t>
      </w:r>
      <w:r w:rsidR="0017436F" w:rsidRPr="001864AB">
        <w:t>ruga določila za pripravo ponudbe</w:t>
      </w:r>
      <w:bookmarkEnd w:id="160"/>
    </w:p>
    <w:p w14:paraId="5D72619C" w14:textId="77777777" w:rsidR="002C427C" w:rsidRPr="001864AB" w:rsidRDefault="002C427C" w:rsidP="002C427C">
      <w:pPr>
        <w:pStyle w:val="Naslov3"/>
      </w:pPr>
      <w:bookmarkStart w:id="161" w:name="_Toc336851754"/>
      <w:bookmarkStart w:id="162" w:name="_Toc336851802"/>
      <w:bookmarkStart w:id="163" w:name="_Toc175564207"/>
      <w:r w:rsidRPr="001864AB">
        <w:t>Skupna ponudba</w:t>
      </w:r>
      <w:bookmarkEnd w:id="161"/>
      <w:bookmarkEnd w:id="162"/>
      <w:bookmarkEnd w:id="163"/>
    </w:p>
    <w:p w14:paraId="091C9993" w14:textId="77777777" w:rsidR="009E20EE" w:rsidRPr="001864AB" w:rsidRDefault="009E20EE" w:rsidP="002C427C"/>
    <w:p w14:paraId="293C483D" w14:textId="1C946E1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A52B81" w:rsidRPr="001864AB">
        <w:t xml:space="preserve">8.1.1, 8.1.2, 8.1.3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2EC8667B" w:rsidR="001C6056" w:rsidRPr="001864AB" w:rsidRDefault="001C6056" w:rsidP="002C427C">
      <w:r w:rsidRPr="001864AB">
        <w:t xml:space="preserve">Pogoje, določene v točkah </w:t>
      </w:r>
      <w:r w:rsidR="00A52B81" w:rsidRPr="001864AB">
        <w:t>8.1.4</w:t>
      </w:r>
      <w:r w:rsidR="00156C2B">
        <w:t xml:space="preserve"> in 8.1.5</w:t>
      </w:r>
      <w:r w:rsidRPr="001864A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10578CF4" w14:textId="77777777" w:rsidR="003D588D" w:rsidRPr="001864AB" w:rsidRDefault="003D588D" w:rsidP="002C427C"/>
    <w:p w14:paraId="09C71E9F" w14:textId="0781274F" w:rsidR="00A0456C"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00CDAFA2" w14:textId="77777777" w:rsidR="006276C0" w:rsidRPr="001864AB" w:rsidRDefault="006276C0" w:rsidP="002C427C"/>
    <w:p w14:paraId="36EE7328" w14:textId="77777777" w:rsidR="00A0456C" w:rsidRPr="001864AB" w:rsidRDefault="00A0456C" w:rsidP="00A0456C">
      <w:pPr>
        <w:pStyle w:val="Naslov3"/>
      </w:pPr>
      <w:bookmarkStart w:id="164" w:name="_Toc336851755"/>
      <w:bookmarkStart w:id="165" w:name="_Toc336851803"/>
      <w:bookmarkStart w:id="166" w:name="_Toc175564208"/>
      <w:r w:rsidRPr="001864AB">
        <w:t>Ponudba s podizvajalci</w:t>
      </w:r>
      <w:bookmarkEnd w:id="164"/>
      <w:bookmarkEnd w:id="165"/>
      <w:bookmarkEnd w:id="166"/>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7777777"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166B3B" w:rsidRPr="001864AB">
        <w:t>8</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05C1238E" w:rsidR="00EF75B8" w:rsidRPr="001864AB" w:rsidRDefault="00AD1AA2" w:rsidP="00AD1AA2">
      <w:r w:rsidRPr="001864AB">
        <w:t xml:space="preserve">Podizvajalec mora enako kot ponudnik izpolnjevati pogoje pod točkami </w:t>
      </w:r>
      <w:r w:rsidR="00A52B81" w:rsidRPr="001864AB">
        <w:t>8.1.1.</w:t>
      </w:r>
      <w:r w:rsidR="00156C2B">
        <w:t>, 8.1.2 in 8.1.3</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166B3B" w:rsidRPr="001864AB">
        <w:rPr>
          <w:rFonts w:eastAsia="Times New Roman" w:cs="Arial"/>
          <w:szCs w:val="20"/>
          <w:lang w:eastAsia="sl-SI"/>
        </w:rPr>
        <w:t>8</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7" w:name="_Toc336851756"/>
      <w:bookmarkStart w:id="168" w:name="_Toc336851804"/>
      <w:bookmarkStart w:id="169" w:name="_Toc175564209"/>
      <w:r w:rsidRPr="001864AB">
        <w:t>Variantne ponudbe</w:t>
      </w:r>
      <w:bookmarkEnd w:id="167"/>
      <w:bookmarkEnd w:id="168"/>
      <w:bookmarkEnd w:id="169"/>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70" w:name="_Toc336851757"/>
      <w:bookmarkStart w:id="171" w:name="_Toc336851805"/>
      <w:bookmarkStart w:id="172" w:name="_Toc175564210"/>
      <w:r w:rsidRPr="001864AB">
        <w:t>Jezik ponudbe</w:t>
      </w:r>
      <w:bookmarkEnd w:id="170"/>
      <w:bookmarkEnd w:id="171"/>
      <w:bookmarkEnd w:id="172"/>
    </w:p>
    <w:p w14:paraId="2F277147" w14:textId="77777777" w:rsidR="002C035F" w:rsidRPr="001864AB" w:rsidRDefault="002C035F" w:rsidP="003F7D4F">
      <w:r w:rsidRPr="001864AB">
        <w:t xml:space="preserve">Postopek javnega naročanja poteka v slovenskem jeziku. </w:t>
      </w:r>
      <w:r w:rsidR="003F7D4F" w:rsidRPr="001864AB">
        <w:t xml:space="preserve">Vsi dokumenti v zvezi s ponudbo </w:t>
      </w:r>
      <w:r w:rsidR="002A367F" w:rsidRPr="001864AB">
        <w:t>morajo biti v slovenskem jeziku</w:t>
      </w:r>
      <w:r w:rsidRPr="001864AB">
        <w:t xml:space="preserve">. </w:t>
      </w:r>
    </w:p>
    <w:p w14:paraId="17316ED6" w14:textId="77777777" w:rsidR="002C035F" w:rsidRPr="001864AB" w:rsidRDefault="002C035F" w:rsidP="003F7D4F"/>
    <w:p w14:paraId="67E68AA2" w14:textId="77777777" w:rsidR="003F7D4F" w:rsidRPr="001864AB" w:rsidRDefault="00D71AC1" w:rsidP="003F7D4F">
      <w:pPr>
        <w:pStyle w:val="Naslov3"/>
      </w:pPr>
      <w:bookmarkStart w:id="173" w:name="_Toc175564211"/>
      <w:r w:rsidRPr="001864AB">
        <w:t>Priprava in oddaja ponudbe v sistemu e-JN</w:t>
      </w:r>
      <w:bookmarkEnd w:id="173"/>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4" w:name="_Toc336851759"/>
      <w:bookmarkStart w:id="175" w:name="_Toc336851807"/>
      <w:bookmarkStart w:id="176" w:name="_Toc175564212"/>
      <w:r w:rsidRPr="001864AB">
        <w:t>Veljavnost ponudbe</w:t>
      </w:r>
      <w:bookmarkEnd w:id="174"/>
      <w:bookmarkEnd w:id="175"/>
      <w:bookmarkEnd w:id="176"/>
    </w:p>
    <w:p w14:paraId="52DC9D63" w14:textId="5DBF75DA" w:rsidR="009139AC" w:rsidRPr="001864AB" w:rsidRDefault="009139AC" w:rsidP="009139AC">
      <w:r w:rsidRPr="001864AB">
        <w:t xml:space="preserve">Ponudba mora veljati </w:t>
      </w:r>
      <w:r w:rsidR="002C035F" w:rsidRPr="001864AB">
        <w:t xml:space="preserve">najmanj </w:t>
      </w:r>
      <w:r w:rsidR="00376417" w:rsidRPr="001864AB">
        <w:t xml:space="preserve">do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7" w:name="_Toc336851760"/>
      <w:bookmarkStart w:id="178" w:name="_Toc336851808"/>
      <w:bookmarkStart w:id="179" w:name="_Toc175564213"/>
      <w:r w:rsidRPr="001864AB">
        <w:t>Stroški ponudbe</w:t>
      </w:r>
      <w:bookmarkEnd w:id="177"/>
      <w:bookmarkEnd w:id="178"/>
      <w:bookmarkEnd w:id="179"/>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80" w:name="_Toc175564214"/>
      <w:r w:rsidRPr="001864AB">
        <w:t>Protikorupcijsko določilo</w:t>
      </w:r>
      <w:bookmarkEnd w:id="180"/>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0F9BBD7" w:rsidR="0077559D" w:rsidRDefault="0077559D" w:rsidP="0077559D">
      <w:r w:rsidRPr="001864AB">
        <w:t xml:space="preserve">Vsakršno lobiranje v postopkih oddaje javnih naročil je prepovedano. </w:t>
      </w:r>
    </w:p>
    <w:p w14:paraId="37A80EBB" w14:textId="19C85F87" w:rsidR="00A9173F" w:rsidRDefault="00A9173F" w:rsidP="0077559D"/>
    <w:p w14:paraId="37058E5E" w14:textId="6C5BF969" w:rsidR="00A9173F" w:rsidRDefault="00A9173F" w:rsidP="0077559D"/>
    <w:p w14:paraId="1F7C2416" w14:textId="674C1A61" w:rsidR="00A9173F" w:rsidRDefault="00A9173F" w:rsidP="0077559D"/>
    <w:p w14:paraId="6D9CDF31" w14:textId="4D72303C" w:rsidR="00A9173F" w:rsidRDefault="00A9173F" w:rsidP="0077559D"/>
    <w:p w14:paraId="30B14CBB" w14:textId="59394792" w:rsidR="00A9173F" w:rsidRDefault="00A9173F" w:rsidP="0077559D"/>
    <w:p w14:paraId="057B94DE" w14:textId="6A40499F" w:rsidR="00A9173F" w:rsidRDefault="00A9173F" w:rsidP="0077559D"/>
    <w:p w14:paraId="3F55440F" w14:textId="0FC287DB" w:rsidR="00A9173F" w:rsidRDefault="00A9173F" w:rsidP="0077559D"/>
    <w:p w14:paraId="34E29967" w14:textId="77777777" w:rsidR="00A9173F" w:rsidRPr="001864AB" w:rsidRDefault="00A9173F" w:rsidP="0077559D"/>
    <w:p w14:paraId="1571DD29" w14:textId="2D31E55A" w:rsidR="003807D9" w:rsidRPr="001864AB" w:rsidRDefault="008719FF" w:rsidP="003807D9">
      <w:pPr>
        <w:pStyle w:val="Naslov1"/>
      </w:pPr>
      <w:bookmarkStart w:id="181" w:name="_Toc467133897"/>
      <w:bookmarkStart w:id="182" w:name="_Toc467501214"/>
      <w:bookmarkStart w:id="183" w:name="_Toc336851763"/>
      <w:bookmarkStart w:id="184" w:name="_Toc336851811"/>
      <w:bookmarkStart w:id="185" w:name="_Toc175564215"/>
      <w:bookmarkStart w:id="186" w:name="_Toc336851761"/>
      <w:bookmarkStart w:id="187" w:name="_Toc336851809"/>
      <w:bookmarkEnd w:id="181"/>
      <w:bookmarkEnd w:id="182"/>
      <w:r w:rsidRPr="001864AB">
        <w:rPr>
          <w:caps w:val="0"/>
        </w:rPr>
        <w:lastRenderedPageBreak/>
        <w:t>OBVESTILO O ODLOČITVI O ODDAJI NAROČILA</w:t>
      </w:r>
      <w:bookmarkEnd w:id="183"/>
      <w:bookmarkEnd w:id="184"/>
      <w:bookmarkEnd w:id="185"/>
    </w:p>
    <w:p w14:paraId="4C3E39CC" w14:textId="1ECF3D46" w:rsidR="003807D9" w:rsidRDefault="003529CF" w:rsidP="003807D9">
      <w:pPr>
        <w:rPr>
          <w:szCs w:val="20"/>
        </w:rPr>
      </w:pPr>
      <w:r w:rsidRPr="001864AB">
        <w:rPr>
          <w:szCs w:val="20"/>
        </w:rPr>
        <w:t>Naročnik bo podpisano odločitev o oddaji naročila objavil na portalu javnih naročil. Odločitev se šteje za vročeno z dnem objave na portalu javnih naročil.</w:t>
      </w:r>
    </w:p>
    <w:p w14:paraId="0F6E6DEA" w14:textId="77777777" w:rsidR="00A9173F" w:rsidRPr="001864AB" w:rsidRDefault="00A9173F" w:rsidP="003807D9"/>
    <w:p w14:paraId="0A3C2107" w14:textId="527F7783" w:rsidR="009139AC" w:rsidRPr="001864AB" w:rsidRDefault="008719FF" w:rsidP="009139AC">
      <w:pPr>
        <w:pStyle w:val="Naslov1"/>
      </w:pPr>
      <w:bookmarkStart w:id="188" w:name="_Toc175564216"/>
      <w:r w:rsidRPr="001864AB">
        <w:rPr>
          <w:caps w:val="0"/>
        </w:rPr>
        <w:t>ODSTOP OD IZVEDBE JAVNEGA NAROČILA</w:t>
      </w:r>
      <w:bookmarkEnd w:id="186"/>
      <w:bookmarkEnd w:id="187"/>
      <w:bookmarkEnd w:id="188"/>
    </w:p>
    <w:p w14:paraId="3FCBBBD2" w14:textId="7A58AC9F" w:rsidR="009139AC"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36E358CE" w14:textId="77777777" w:rsidR="00A9173F" w:rsidRPr="001864AB" w:rsidRDefault="00A9173F" w:rsidP="00E5199F"/>
    <w:p w14:paraId="05F13C90" w14:textId="6F79F2C6" w:rsidR="009139AC" w:rsidRPr="001864AB" w:rsidRDefault="008719FF" w:rsidP="008B6487">
      <w:pPr>
        <w:pStyle w:val="Naslov1"/>
      </w:pPr>
      <w:bookmarkStart w:id="189" w:name="_Toc336851762"/>
      <w:bookmarkStart w:id="190" w:name="_Toc336851810"/>
      <w:bookmarkStart w:id="191" w:name="_Toc175564217"/>
      <w:r w:rsidRPr="001864AB">
        <w:rPr>
          <w:caps w:val="0"/>
        </w:rPr>
        <w:t>POGODBA</w:t>
      </w:r>
      <w:bookmarkEnd w:id="189"/>
      <w:bookmarkEnd w:id="190"/>
      <w:bookmarkEnd w:id="191"/>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2B58AA3F" w:rsidR="0077559D" w:rsidRDefault="0077559D" w:rsidP="008B6487">
      <w:r w:rsidRPr="001864AB">
        <w:t xml:space="preserve">S podpisom ESPD ponudnik potrdi, da sprejema vsebino vzorca pogodbe. </w:t>
      </w:r>
    </w:p>
    <w:p w14:paraId="03880CF4" w14:textId="6F1F253D" w:rsidR="00A9173F" w:rsidRDefault="00A9173F">
      <w:pPr>
        <w:spacing w:line="240" w:lineRule="auto"/>
        <w:jc w:val="left"/>
      </w:pPr>
      <w:r>
        <w:br w:type="page"/>
      </w:r>
    </w:p>
    <w:p w14:paraId="18E48E19" w14:textId="77777777" w:rsidR="00A9173F" w:rsidRPr="001864AB" w:rsidRDefault="00A9173F" w:rsidP="008B6487"/>
    <w:p w14:paraId="1EE213A5" w14:textId="5DB33770" w:rsidR="008B6487" w:rsidRPr="001864AB" w:rsidRDefault="008719FF" w:rsidP="008B6487">
      <w:pPr>
        <w:pStyle w:val="Naslov1"/>
      </w:pPr>
      <w:bookmarkStart w:id="192" w:name="_Toc336851764"/>
      <w:bookmarkStart w:id="193" w:name="_Toc336851812"/>
      <w:bookmarkStart w:id="194" w:name="_Toc175564218"/>
      <w:r w:rsidRPr="001864AB">
        <w:rPr>
          <w:caps w:val="0"/>
        </w:rPr>
        <w:t>PRAVNO VARSTVO</w:t>
      </w:r>
      <w:bookmarkEnd w:id="192"/>
      <w:bookmarkEnd w:id="193"/>
      <w:bookmarkEnd w:id="194"/>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1864AB" w:rsidRDefault="008B6487" w:rsidP="008B6487"/>
    <w:p w14:paraId="424C5184" w14:textId="77777777" w:rsidR="008B6487" w:rsidRPr="001864AB" w:rsidRDefault="008B6487" w:rsidP="008B6487">
      <w:r w:rsidRPr="001864AB">
        <w:t xml:space="preserve">Takso v višini </w:t>
      </w:r>
      <w:r w:rsidR="006875EF" w:rsidRPr="001864AB">
        <w:t>4.000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0278" w14:textId="77777777" w:rsidR="002B1FF2" w:rsidRDefault="002B1FF2" w:rsidP="00107834">
      <w:pPr>
        <w:spacing w:line="240" w:lineRule="auto"/>
      </w:pPr>
      <w:r>
        <w:separator/>
      </w:r>
    </w:p>
  </w:endnote>
  <w:endnote w:type="continuationSeparator" w:id="0">
    <w:p w14:paraId="5A95AA6A" w14:textId="77777777" w:rsidR="002B1FF2" w:rsidRDefault="002B1FF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56171799" w:rsidR="002B1FF2" w:rsidRPr="00887C43" w:rsidRDefault="002B1FF2" w:rsidP="00887C43">
    <w:pPr>
      <w:pStyle w:val="Noga"/>
      <w:pBdr>
        <w:top w:val="single" w:sz="4" w:space="1" w:color="auto"/>
      </w:pBdr>
      <w:rPr>
        <w:sz w:val="16"/>
        <w:szCs w:val="16"/>
      </w:rPr>
    </w:pPr>
    <w:r>
      <w:rPr>
        <w:sz w:val="16"/>
        <w:szCs w:val="16"/>
      </w:rPr>
      <w:t>Čiščenje in vzdrževanje parkovnih površin</w:t>
    </w:r>
    <w:r w:rsidRPr="00E231E1">
      <w:rPr>
        <w:sz w:val="16"/>
        <w:szCs w:val="16"/>
      </w:rPr>
      <w:t xml:space="preserve"> (JN </w:t>
    </w:r>
    <w:r>
      <w:rPr>
        <w:sz w:val="16"/>
        <w:szCs w:val="16"/>
      </w:rPr>
      <w:t>3-</w:t>
    </w:r>
    <w:r w:rsidRPr="00E231E1">
      <w:rPr>
        <w:sz w:val="16"/>
        <w:szCs w:val="16"/>
      </w:rPr>
      <w:t>202</w:t>
    </w:r>
    <w:r>
      <w:rPr>
        <w:sz w:val="16"/>
        <w:szCs w:val="16"/>
      </w:rPr>
      <w:t>5</w:t>
    </w:r>
    <w:r w:rsidRPr="00E231E1">
      <w:rPr>
        <w:sz w:val="16"/>
        <w:szCs w:val="16"/>
      </w:rPr>
      <w:t>)</w:t>
    </w:r>
  </w:p>
  <w:p w14:paraId="7A51F9DA" w14:textId="77777777" w:rsidR="002B1FF2" w:rsidRPr="00831D98" w:rsidRDefault="002B1FF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103BE1F8" w:rsidR="002B1FF2" w:rsidRPr="00887C43" w:rsidRDefault="002B1FF2" w:rsidP="00887C43">
    <w:pPr>
      <w:pStyle w:val="Noga"/>
      <w:pBdr>
        <w:top w:val="single" w:sz="4" w:space="1" w:color="auto"/>
      </w:pBdr>
      <w:rPr>
        <w:sz w:val="16"/>
        <w:szCs w:val="16"/>
      </w:rPr>
    </w:pPr>
    <w:r>
      <w:rPr>
        <w:sz w:val="16"/>
        <w:szCs w:val="16"/>
      </w:rPr>
      <w:t>Čiščenje in vzdrževanje parkovnih površin</w:t>
    </w:r>
    <w:r w:rsidRPr="00E231E1">
      <w:rPr>
        <w:sz w:val="16"/>
        <w:szCs w:val="16"/>
      </w:rPr>
      <w:t xml:space="preserve"> (JN </w:t>
    </w:r>
    <w:r>
      <w:rPr>
        <w:sz w:val="16"/>
        <w:szCs w:val="16"/>
      </w:rPr>
      <w:t>3-</w:t>
    </w:r>
    <w:r w:rsidRPr="00E231E1">
      <w:rPr>
        <w:sz w:val="16"/>
        <w:szCs w:val="16"/>
      </w:rPr>
      <w:t>202</w:t>
    </w:r>
    <w:r>
      <w:rPr>
        <w:sz w:val="16"/>
        <w:szCs w:val="16"/>
      </w:rPr>
      <w:t>5</w:t>
    </w:r>
    <w:r w:rsidRPr="00E231E1">
      <w:rPr>
        <w:sz w:val="16"/>
        <w:szCs w:val="16"/>
      </w:rPr>
      <w:t>)</w:t>
    </w:r>
  </w:p>
  <w:p w14:paraId="0C859F29" w14:textId="77777777" w:rsidR="002B1FF2" w:rsidRPr="00831D98" w:rsidRDefault="002B1FF2"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6E27" w14:textId="77777777" w:rsidR="002B1FF2" w:rsidRDefault="002B1FF2" w:rsidP="00107834">
      <w:pPr>
        <w:spacing w:line="240" w:lineRule="auto"/>
      </w:pPr>
      <w:r>
        <w:separator/>
      </w:r>
    </w:p>
  </w:footnote>
  <w:footnote w:type="continuationSeparator" w:id="0">
    <w:p w14:paraId="5B4A7A80" w14:textId="77777777" w:rsidR="002B1FF2" w:rsidRDefault="002B1FF2" w:rsidP="00107834">
      <w:pPr>
        <w:spacing w:line="240" w:lineRule="auto"/>
      </w:pPr>
      <w:r>
        <w:continuationSeparator/>
      </w:r>
    </w:p>
  </w:footnote>
  <w:footnote w:id="1">
    <w:p w14:paraId="204EA0B7" w14:textId="77777777" w:rsidR="002B1FF2" w:rsidRDefault="002B1FF2"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2B1FF2" w:rsidRPr="00BB1E26" w:rsidRDefault="002B1FF2"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2B1FF2" w:rsidRDefault="002B1FF2" w:rsidP="00BB1E26">
    <w:pPr>
      <w:pStyle w:val="Glava"/>
    </w:pPr>
    <w:r>
      <w:t>Ortopedska bolnišnica Valdoltra</w:t>
    </w:r>
  </w:p>
  <w:p w14:paraId="14D4426F" w14:textId="0F9F8260" w:rsidR="002B1FF2" w:rsidRPr="00565AF6" w:rsidRDefault="002B1FF2"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51372"/>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2"/>
  </w:num>
  <w:num w:numId="5">
    <w:abstractNumId w:val="14"/>
  </w:num>
  <w:num w:numId="6">
    <w:abstractNumId w:val="17"/>
  </w:num>
  <w:num w:numId="7">
    <w:abstractNumId w:val="4"/>
  </w:num>
  <w:num w:numId="8">
    <w:abstractNumId w:val="0"/>
  </w:num>
  <w:num w:numId="9">
    <w:abstractNumId w:val="1"/>
  </w:num>
  <w:num w:numId="10">
    <w:abstractNumId w:val="21"/>
  </w:num>
  <w:num w:numId="11">
    <w:abstractNumId w:val="23"/>
  </w:num>
  <w:num w:numId="12">
    <w:abstractNumId w:val="10"/>
  </w:num>
  <w:num w:numId="13">
    <w:abstractNumId w:val="16"/>
  </w:num>
  <w:num w:numId="14">
    <w:abstractNumId w:val="3"/>
  </w:num>
  <w:num w:numId="15">
    <w:abstractNumId w:val="13"/>
  </w:num>
  <w:num w:numId="16">
    <w:abstractNumId w:val="2"/>
  </w:num>
  <w:num w:numId="17">
    <w:abstractNumId w:val="8"/>
  </w:num>
  <w:num w:numId="18">
    <w:abstractNumId w:val="5"/>
  </w:num>
  <w:num w:numId="19">
    <w:abstractNumId w:val="15"/>
  </w:num>
  <w:num w:numId="20">
    <w:abstractNumId w:val="20"/>
  </w:num>
  <w:num w:numId="21">
    <w:abstractNumId w:val="22"/>
  </w:num>
  <w:num w:numId="22">
    <w:abstractNumId w:val="11"/>
  </w:num>
  <w:num w:numId="23">
    <w:abstractNumId w:val="7"/>
  </w:num>
  <w:num w:numId="2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edit="readOnly" w:enforcement="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344DF"/>
    <w:rsid w:val="0003458C"/>
    <w:rsid w:val="0004005B"/>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1496"/>
    <w:rsid w:val="000A351D"/>
    <w:rsid w:val="000A4471"/>
    <w:rsid w:val="000A45B0"/>
    <w:rsid w:val="000A4B6A"/>
    <w:rsid w:val="000A687D"/>
    <w:rsid w:val="000A71DC"/>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17DD"/>
    <w:rsid w:val="00131CF2"/>
    <w:rsid w:val="00140271"/>
    <w:rsid w:val="00142B7E"/>
    <w:rsid w:val="00142EA9"/>
    <w:rsid w:val="001465A1"/>
    <w:rsid w:val="0014694B"/>
    <w:rsid w:val="0015055B"/>
    <w:rsid w:val="00150B80"/>
    <w:rsid w:val="00152883"/>
    <w:rsid w:val="00152B13"/>
    <w:rsid w:val="00156AD0"/>
    <w:rsid w:val="00156C2B"/>
    <w:rsid w:val="00161559"/>
    <w:rsid w:val="00161942"/>
    <w:rsid w:val="00164F36"/>
    <w:rsid w:val="00166B3B"/>
    <w:rsid w:val="001716C5"/>
    <w:rsid w:val="0017436F"/>
    <w:rsid w:val="0017485A"/>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1D94"/>
    <w:rsid w:val="001D3B65"/>
    <w:rsid w:val="001D46BA"/>
    <w:rsid w:val="001D49F5"/>
    <w:rsid w:val="001D6A27"/>
    <w:rsid w:val="001E1E80"/>
    <w:rsid w:val="001E2EA1"/>
    <w:rsid w:val="001E5ADE"/>
    <w:rsid w:val="001E685C"/>
    <w:rsid w:val="001E73D2"/>
    <w:rsid w:val="001F0C07"/>
    <w:rsid w:val="001F22A5"/>
    <w:rsid w:val="001F2C54"/>
    <w:rsid w:val="001F614F"/>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7077"/>
    <w:rsid w:val="0024068C"/>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367F"/>
    <w:rsid w:val="002A4D70"/>
    <w:rsid w:val="002A6853"/>
    <w:rsid w:val="002A78F5"/>
    <w:rsid w:val="002B0C97"/>
    <w:rsid w:val="002B1FF2"/>
    <w:rsid w:val="002B2B13"/>
    <w:rsid w:val="002B4C03"/>
    <w:rsid w:val="002B5236"/>
    <w:rsid w:val="002B567E"/>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C05"/>
    <w:rsid w:val="00301F6F"/>
    <w:rsid w:val="00303271"/>
    <w:rsid w:val="00304BC5"/>
    <w:rsid w:val="003059ED"/>
    <w:rsid w:val="00306937"/>
    <w:rsid w:val="00307EBF"/>
    <w:rsid w:val="00307F19"/>
    <w:rsid w:val="00307F37"/>
    <w:rsid w:val="003146A2"/>
    <w:rsid w:val="00315965"/>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3121"/>
    <w:rsid w:val="00354169"/>
    <w:rsid w:val="003577BA"/>
    <w:rsid w:val="00357FB3"/>
    <w:rsid w:val="00360B5B"/>
    <w:rsid w:val="00361663"/>
    <w:rsid w:val="00361E99"/>
    <w:rsid w:val="00366B65"/>
    <w:rsid w:val="0037030A"/>
    <w:rsid w:val="00375CBA"/>
    <w:rsid w:val="00376417"/>
    <w:rsid w:val="003807D9"/>
    <w:rsid w:val="00380A46"/>
    <w:rsid w:val="00381B2D"/>
    <w:rsid w:val="00384883"/>
    <w:rsid w:val="00385858"/>
    <w:rsid w:val="00385B1F"/>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D4F"/>
    <w:rsid w:val="00400A3C"/>
    <w:rsid w:val="00410ACE"/>
    <w:rsid w:val="0042034B"/>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2623D"/>
    <w:rsid w:val="0053094B"/>
    <w:rsid w:val="005312FE"/>
    <w:rsid w:val="005330ED"/>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0868"/>
    <w:rsid w:val="005F23AC"/>
    <w:rsid w:val="00600182"/>
    <w:rsid w:val="0060219D"/>
    <w:rsid w:val="006030B7"/>
    <w:rsid w:val="00603377"/>
    <w:rsid w:val="00607A8C"/>
    <w:rsid w:val="00610FC2"/>
    <w:rsid w:val="00611B21"/>
    <w:rsid w:val="00611B8E"/>
    <w:rsid w:val="00612607"/>
    <w:rsid w:val="006222B9"/>
    <w:rsid w:val="00622990"/>
    <w:rsid w:val="00622A32"/>
    <w:rsid w:val="00622AD8"/>
    <w:rsid w:val="006251CE"/>
    <w:rsid w:val="006276C0"/>
    <w:rsid w:val="00627DAE"/>
    <w:rsid w:val="006324A3"/>
    <w:rsid w:val="00632FDC"/>
    <w:rsid w:val="006339C5"/>
    <w:rsid w:val="00634C99"/>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6119"/>
    <w:rsid w:val="0067293D"/>
    <w:rsid w:val="0067420D"/>
    <w:rsid w:val="00675CC5"/>
    <w:rsid w:val="006826BD"/>
    <w:rsid w:val="00682C9B"/>
    <w:rsid w:val="006875EF"/>
    <w:rsid w:val="00696A4A"/>
    <w:rsid w:val="00696CCF"/>
    <w:rsid w:val="006A0821"/>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7C6E"/>
    <w:rsid w:val="006F7F52"/>
    <w:rsid w:val="007031B0"/>
    <w:rsid w:val="00704831"/>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6F68"/>
    <w:rsid w:val="007D7D0D"/>
    <w:rsid w:val="007E1A2E"/>
    <w:rsid w:val="007E5B23"/>
    <w:rsid w:val="007F00EE"/>
    <w:rsid w:val="007F51D3"/>
    <w:rsid w:val="007F74C8"/>
    <w:rsid w:val="007F7E3E"/>
    <w:rsid w:val="00800B1A"/>
    <w:rsid w:val="008014DE"/>
    <w:rsid w:val="008043A4"/>
    <w:rsid w:val="00806A76"/>
    <w:rsid w:val="0080727F"/>
    <w:rsid w:val="008111A0"/>
    <w:rsid w:val="008213AF"/>
    <w:rsid w:val="00821971"/>
    <w:rsid w:val="00826068"/>
    <w:rsid w:val="008313EC"/>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53B"/>
    <w:rsid w:val="008F6BFB"/>
    <w:rsid w:val="009004BC"/>
    <w:rsid w:val="00905498"/>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17FE"/>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05E"/>
    <w:rsid w:val="009A0CEA"/>
    <w:rsid w:val="009A2CF9"/>
    <w:rsid w:val="009A2F4A"/>
    <w:rsid w:val="009A5588"/>
    <w:rsid w:val="009B05B7"/>
    <w:rsid w:val="009B3F0C"/>
    <w:rsid w:val="009B6CA3"/>
    <w:rsid w:val="009B75EB"/>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1ACE"/>
    <w:rsid w:val="00A03916"/>
    <w:rsid w:val="00A03BB3"/>
    <w:rsid w:val="00A0456C"/>
    <w:rsid w:val="00A10500"/>
    <w:rsid w:val="00A112EA"/>
    <w:rsid w:val="00A1195E"/>
    <w:rsid w:val="00A12527"/>
    <w:rsid w:val="00A13129"/>
    <w:rsid w:val="00A13804"/>
    <w:rsid w:val="00A166E7"/>
    <w:rsid w:val="00A16C5C"/>
    <w:rsid w:val="00A21809"/>
    <w:rsid w:val="00A26645"/>
    <w:rsid w:val="00A266AC"/>
    <w:rsid w:val="00A3278E"/>
    <w:rsid w:val="00A34796"/>
    <w:rsid w:val="00A376B1"/>
    <w:rsid w:val="00A41745"/>
    <w:rsid w:val="00A43BAF"/>
    <w:rsid w:val="00A44DF8"/>
    <w:rsid w:val="00A47D08"/>
    <w:rsid w:val="00A47D2E"/>
    <w:rsid w:val="00A513D8"/>
    <w:rsid w:val="00A51C4E"/>
    <w:rsid w:val="00A52B81"/>
    <w:rsid w:val="00A53241"/>
    <w:rsid w:val="00A635E3"/>
    <w:rsid w:val="00A64930"/>
    <w:rsid w:val="00A64F8D"/>
    <w:rsid w:val="00A65D33"/>
    <w:rsid w:val="00A66860"/>
    <w:rsid w:val="00A672D2"/>
    <w:rsid w:val="00A74C60"/>
    <w:rsid w:val="00A7736D"/>
    <w:rsid w:val="00A80444"/>
    <w:rsid w:val="00A80829"/>
    <w:rsid w:val="00A82C07"/>
    <w:rsid w:val="00A82D55"/>
    <w:rsid w:val="00A8613F"/>
    <w:rsid w:val="00A86B28"/>
    <w:rsid w:val="00A9087A"/>
    <w:rsid w:val="00A91109"/>
    <w:rsid w:val="00A9173F"/>
    <w:rsid w:val="00A926E0"/>
    <w:rsid w:val="00A92E83"/>
    <w:rsid w:val="00A94A02"/>
    <w:rsid w:val="00A96ECF"/>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1E26"/>
    <w:rsid w:val="00BB4569"/>
    <w:rsid w:val="00BB4F20"/>
    <w:rsid w:val="00BB56BA"/>
    <w:rsid w:val="00BC386A"/>
    <w:rsid w:val="00BC4F19"/>
    <w:rsid w:val="00BC5F13"/>
    <w:rsid w:val="00BD0F0D"/>
    <w:rsid w:val="00BD1B14"/>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AA8"/>
    <w:rsid w:val="00C15B90"/>
    <w:rsid w:val="00C17813"/>
    <w:rsid w:val="00C211FC"/>
    <w:rsid w:val="00C25178"/>
    <w:rsid w:val="00C2643A"/>
    <w:rsid w:val="00C2739E"/>
    <w:rsid w:val="00C30816"/>
    <w:rsid w:val="00C3243E"/>
    <w:rsid w:val="00C35F11"/>
    <w:rsid w:val="00C36502"/>
    <w:rsid w:val="00C450AB"/>
    <w:rsid w:val="00C47F7E"/>
    <w:rsid w:val="00C52A2D"/>
    <w:rsid w:val="00C5442A"/>
    <w:rsid w:val="00C5541A"/>
    <w:rsid w:val="00C5596F"/>
    <w:rsid w:val="00C574EE"/>
    <w:rsid w:val="00C6028B"/>
    <w:rsid w:val="00C63B20"/>
    <w:rsid w:val="00C64F8D"/>
    <w:rsid w:val="00C70CC8"/>
    <w:rsid w:val="00C7227B"/>
    <w:rsid w:val="00C72B69"/>
    <w:rsid w:val="00C73E52"/>
    <w:rsid w:val="00C760A1"/>
    <w:rsid w:val="00C8762A"/>
    <w:rsid w:val="00C877AA"/>
    <w:rsid w:val="00C90B46"/>
    <w:rsid w:val="00C91BF6"/>
    <w:rsid w:val="00C9391F"/>
    <w:rsid w:val="00C96071"/>
    <w:rsid w:val="00C97D6E"/>
    <w:rsid w:val="00CA58B3"/>
    <w:rsid w:val="00CB2DBF"/>
    <w:rsid w:val="00CB4115"/>
    <w:rsid w:val="00CB6334"/>
    <w:rsid w:val="00CC01C4"/>
    <w:rsid w:val="00CC045C"/>
    <w:rsid w:val="00CC0765"/>
    <w:rsid w:val="00CC3A9A"/>
    <w:rsid w:val="00CC6235"/>
    <w:rsid w:val="00CC660E"/>
    <w:rsid w:val="00CD2891"/>
    <w:rsid w:val="00CE3D01"/>
    <w:rsid w:val="00CE3DF1"/>
    <w:rsid w:val="00CE6259"/>
    <w:rsid w:val="00CE69E0"/>
    <w:rsid w:val="00CF0483"/>
    <w:rsid w:val="00CF4503"/>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2835"/>
    <w:rsid w:val="00D74151"/>
    <w:rsid w:val="00D77AFD"/>
    <w:rsid w:val="00D8000E"/>
    <w:rsid w:val="00D80556"/>
    <w:rsid w:val="00D82AB9"/>
    <w:rsid w:val="00D83733"/>
    <w:rsid w:val="00D83F52"/>
    <w:rsid w:val="00D848C1"/>
    <w:rsid w:val="00D857A0"/>
    <w:rsid w:val="00D874EE"/>
    <w:rsid w:val="00D91AD5"/>
    <w:rsid w:val="00D94092"/>
    <w:rsid w:val="00D946D9"/>
    <w:rsid w:val="00D94E0B"/>
    <w:rsid w:val="00D95101"/>
    <w:rsid w:val="00D95852"/>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3CFD"/>
    <w:rsid w:val="00EB6859"/>
    <w:rsid w:val="00EB77B6"/>
    <w:rsid w:val="00EC0D8E"/>
    <w:rsid w:val="00EC4178"/>
    <w:rsid w:val="00EC4458"/>
    <w:rsid w:val="00EC5C94"/>
    <w:rsid w:val="00ED0938"/>
    <w:rsid w:val="00ED0A6C"/>
    <w:rsid w:val="00ED13E0"/>
    <w:rsid w:val="00ED31FA"/>
    <w:rsid w:val="00ED3A36"/>
    <w:rsid w:val="00ED3BFB"/>
    <w:rsid w:val="00ED4807"/>
    <w:rsid w:val="00ED4862"/>
    <w:rsid w:val="00ED7620"/>
    <w:rsid w:val="00EE6C62"/>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72D1"/>
    <w:rsid w:val="00F505F8"/>
    <w:rsid w:val="00F5500F"/>
    <w:rsid w:val="00F60AF5"/>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4362"/>
    <w:rsid w:val="00F9681C"/>
    <w:rsid w:val="00F97C9B"/>
    <w:rsid w:val="00FA0EDB"/>
    <w:rsid w:val="00FA191E"/>
    <w:rsid w:val="00FA1995"/>
    <w:rsid w:val="00FA4F1D"/>
    <w:rsid w:val="00FA60FA"/>
    <w:rsid w:val="00FA65B8"/>
    <w:rsid w:val="00FB0003"/>
    <w:rsid w:val="00FB261D"/>
    <w:rsid w:val="00FB3E84"/>
    <w:rsid w:val="00FB7E6A"/>
    <w:rsid w:val="00FC1EBD"/>
    <w:rsid w:val="00FC3626"/>
    <w:rsid w:val="00FC4F69"/>
    <w:rsid w:val="00FC4F93"/>
    <w:rsid w:val="00FC5C99"/>
    <w:rsid w:val="00FD1B63"/>
    <w:rsid w:val="00FD4FCB"/>
    <w:rsid w:val="00FD512E"/>
    <w:rsid w:val="00FD5BBA"/>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CEB44-F247-4E99-AEAB-B5316BA9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259</TotalTime>
  <Pages>15</Pages>
  <Words>5630</Words>
  <Characters>32097</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37652</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44</cp:revision>
  <cp:lastPrinted>2024-10-21T10:30:00Z</cp:lastPrinted>
  <dcterms:created xsi:type="dcterms:W3CDTF">2024-09-06T06:03:00Z</dcterms:created>
  <dcterms:modified xsi:type="dcterms:W3CDTF">2025-03-07T14:00:00Z</dcterms:modified>
</cp:coreProperties>
</file>